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61D63" w:rsidP="00D61D63" w:rsidRDefault="00D61D63" w14:paraId="00CDF4B4" w14:textId="77777777">
      <w:pPr>
        <w:tabs>
          <w:tab w:val="left" w:pos="1418"/>
        </w:tabs>
        <w15:collapsed w:val="false"/>
        <w:rPr>
          <w:rFonts w:cs="Arial"/>
          <w:b/>
          <w:lang w:val="en-AU"/>
        </w:rPr>
      </w:pPr>
      <w:r>
        <w:rPr>
          <w:rFonts w:cs="Arial"/>
          <w:noProof/>
        </w:rPr>
        <w:t xml:space="preserve">    </w:t>
      </w:r>
      <w:r>
        <w:rPr>
          <w:rFonts w:cs="Arial"/>
          <w:noProof/>
          <w:lang w:eastAsia="hr-HR"/>
        </w:rPr>
        <w:t xml:space="preserve">    </w:t>
      </w:r>
      <w:r>
        <w:rPr>
          <w:rFonts w:cs="Arial"/>
          <w:noProof/>
          <w:lang w:eastAsia="hr-HR"/>
        </w:rPr>
        <w:drawing>
          <wp:inline distT="0" distB="0" distL="0" distR="0">
            <wp:extent cx="988695" cy="840105"/>
            <wp:effectExtent l="0" t="0" r="190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l="-543" t="-6755" r="-543" b="-6755"/>
                    <a:stretch>
                      <a:fillRect/>
                    </a:stretch>
                  </pic:blipFill>
                  <pic:spPr bwMode="auto">
                    <a:xfrm>
                      <a:off x="0" y="0"/>
                      <a:ext cx="988695" cy="840105"/>
                    </a:xfrm>
                    <a:prstGeom prst="rect">
                      <a:avLst/>
                    </a:prstGeom>
                    <a:noFill/>
                    <a:ln>
                      <a:noFill/>
                    </a:ln>
                  </pic:spPr>
                </pic:pic>
              </a:graphicData>
            </a:graphic>
          </wp:inline>
        </w:drawing>
      </w:r>
    </w:p>
    <w:p w:rsidR="00D61D63" w:rsidP="00D61D63" w:rsidRDefault="00D61D63" w14:paraId="7831610C" w14:textId="77777777">
      <w:pPr>
        <w:pStyle w:val="Bezproreda"/>
      </w:pPr>
      <w:r>
        <w:t xml:space="preserve">    Republika Hrvatska</w:t>
      </w:r>
    </w:p>
    <w:p w:rsidR="00D61D63" w:rsidP="00D61D63" w:rsidRDefault="00D61D63" w14:paraId="19650A64" w14:textId="77777777">
      <w:pPr>
        <w:pStyle w:val="Bezproreda"/>
      </w:pPr>
      <w:r>
        <w:t xml:space="preserve"> Općinski sud u Splitu</w:t>
      </w:r>
    </w:p>
    <w:p w:rsidR="00D61D63" w:rsidP="00D61D63" w:rsidRDefault="00D61D63" w14:paraId="544C551A" w14:textId="77777777">
      <w:pPr>
        <w:pStyle w:val="Bezproreda"/>
      </w:pPr>
      <w:r>
        <w:t xml:space="preserve">               Split</w:t>
      </w:r>
    </w:p>
    <w:p w:rsidR="00D61D63" w:rsidP="00D61D63" w:rsidRDefault="00D61D63" w14:paraId="0F6997D2" w14:textId="77777777">
      <w:pPr>
        <w:pStyle w:val="Default"/>
      </w:pPr>
    </w:p>
    <w:p w:rsidR="00D61D63" w:rsidP="00D61D63" w:rsidRDefault="00D61D63" w14:paraId="60F210CE" w14:textId="77777777">
      <w:pPr>
        <w:pStyle w:val="Default"/>
      </w:pPr>
    </w:p>
    <w:p w:rsidR="00D61D63" w:rsidP="00D61D63" w:rsidRDefault="00D61D63" w14:paraId="417B8D8C" w14:textId="295D69DA">
      <w:pPr>
        <w:pStyle w:val="Default"/>
        <w:rPr>
          <w:sz w:val="23"/>
          <w:szCs w:val="23"/>
        </w:rPr>
      </w:pPr>
      <w:r>
        <w:t xml:space="preserve">                                                                </w:t>
      </w:r>
      <w:r w:rsidR="00D76987">
        <w:tab/>
      </w:r>
      <w:r>
        <w:t xml:space="preserve"> </w:t>
      </w:r>
      <w:r>
        <w:rPr>
          <w:sz w:val="23"/>
          <w:szCs w:val="23"/>
        </w:rPr>
        <w:t>Poslovni broj: R1 Ob-1027/2025</w:t>
      </w:r>
      <w:r w:rsidR="00D76987">
        <w:rPr>
          <w:sz w:val="23"/>
          <w:szCs w:val="23"/>
        </w:rPr>
        <w:t>-</w:t>
      </w:r>
      <w:r w:rsidR="00355435">
        <w:rPr>
          <w:sz w:val="23"/>
          <w:szCs w:val="23"/>
        </w:rPr>
        <w:t>15</w:t>
      </w:r>
    </w:p>
    <w:p w:rsidR="00D61D63" w:rsidP="00D61D63" w:rsidRDefault="00D61D63" w14:paraId="3BF1FE1D" w14:textId="77777777">
      <w:pPr>
        <w:pStyle w:val="Default"/>
        <w:jc w:val="center"/>
        <w:rPr>
          <w:sz w:val="23"/>
          <w:szCs w:val="23"/>
        </w:rPr>
      </w:pPr>
    </w:p>
    <w:p w:rsidR="00D61D63" w:rsidP="00D61D63" w:rsidRDefault="00D61D63" w14:paraId="4DAE7899" w14:textId="77777777">
      <w:pPr>
        <w:pStyle w:val="Default"/>
        <w:jc w:val="center"/>
        <w:rPr>
          <w:sz w:val="23"/>
          <w:szCs w:val="23"/>
        </w:rPr>
      </w:pPr>
      <w:r>
        <w:rPr>
          <w:sz w:val="23"/>
          <w:szCs w:val="23"/>
        </w:rPr>
        <w:t>U     I M E   R E P U B L I K E    H R V A T S K E</w:t>
      </w:r>
    </w:p>
    <w:p w:rsidR="00D61D63" w:rsidP="00D61D63" w:rsidRDefault="00D61D63" w14:paraId="39556C29" w14:textId="77777777">
      <w:pPr>
        <w:pStyle w:val="Default"/>
        <w:jc w:val="center"/>
        <w:rPr>
          <w:sz w:val="23"/>
          <w:szCs w:val="23"/>
        </w:rPr>
      </w:pPr>
    </w:p>
    <w:p w:rsidR="00D61D63" w:rsidP="00D61D63" w:rsidRDefault="00D61D63" w14:paraId="1D232DEC" w14:textId="77777777">
      <w:pPr>
        <w:pStyle w:val="Default"/>
        <w:jc w:val="center"/>
        <w:rPr>
          <w:sz w:val="23"/>
          <w:szCs w:val="23"/>
        </w:rPr>
      </w:pPr>
      <w:r>
        <w:rPr>
          <w:sz w:val="23"/>
          <w:szCs w:val="23"/>
        </w:rPr>
        <w:t>R J E Š E NJ E</w:t>
      </w:r>
    </w:p>
    <w:p w:rsidRPr="00636B65" w:rsidR="00D61D63" w:rsidP="00636B65" w:rsidRDefault="00D61D63" w14:paraId="69A58615" w14:textId="77777777">
      <w:pPr>
        <w:pStyle w:val="Bezproreda"/>
      </w:pPr>
    </w:p>
    <w:p w:rsidR="0061228F" w:rsidP="0061228F" w:rsidRDefault="00D76987" w14:paraId="0E15BB2F" w14:textId="77777777">
      <w:pPr>
        <w:pStyle w:val="Bezproreda"/>
        <w:jc w:val="both"/>
      </w:pPr>
      <w:r>
        <w:tab/>
      </w:r>
      <w:r w:rsidRPr="00636B65" w:rsidR="00D61D63">
        <w:t xml:space="preserve">Općinski sud u Splitu po sucu Dijana Selak kao sucu pojedincu, u pravnoj stvari </w:t>
      </w:r>
      <w:proofErr w:type="spellStart"/>
      <w:r w:rsidRPr="00636B65" w:rsidR="00D61D63">
        <w:t>predlagateljice</w:t>
      </w:r>
      <w:proofErr w:type="spellEnd"/>
      <w:r w:rsidRPr="00636B65" w:rsidR="00D61D63">
        <w:t xml:space="preserve"> osiguranja </w:t>
      </w:r>
      <w:r w:rsidR="00AC3C43">
        <w:t>I. B.</w:t>
      </w:r>
      <w:r w:rsidRPr="00636B65" w:rsidR="00D61D63">
        <w:t xml:space="preserve">, OIB: </w:t>
      </w:r>
      <w:r w:rsidR="00AC3C43">
        <w:t>……</w:t>
      </w:r>
      <w:r w:rsidRPr="00636B65" w:rsidR="00D61D63">
        <w:t xml:space="preserve">, prijavljenog prebivališta </w:t>
      </w:r>
      <w:r w:rsidR="00AC3C43">
        <w:t>U. ..</w:t>
      </w:r>
      <w:r w:rsidRPr="00636B65" w:rsidR="00D61D63">
        <w:t xml:space="preserve"> </w:t>
      </w:r>
      <w:r w:rsidR="00AC3C43">
        <w:t>B. ..</w:t>
      </w:r>
      <w:r w:rsidRPr="00636B65" w:rsidR="00D61D63">
        <w:t xml:space="preserve">, </w:t>
      </w:r>
      <w:r w:rsidR="00AC3C43">
        <w:t>S.</w:t>
      </w:r>
      <w:r w:rsidRPr="00636B65" w:rsidR="00D61D63">
        <w:t xml:space="preserve">, zastupana po punomoćniku </w:t>
      </w:r>
      <w:r w:rsidR="00AC3C43">
        <w:t>Z. V.</w:t>
      </w:r>
      <w:r w:rsidRPr="00636B65" w:rsidR="00D61D63">
        <w:t xml:space="preserve">, odvjetniku u </w:t>
      </w:r>
      <w:r w:rsidR="00AC3C43">
        <w:t>S.</w:t>
      </w:r>
      <w:r w:rsidRPr="00636B65" w:rsidR="00D61D63">
        <w:t xml:space="preserve">, te u pravnoj stvari protivnika osiguranja </w:t>
      </w:r>
      <w:r w:rsidR="00AC3C43">
        <w:t>J. V.</w:t>
      </w:r>
      <w:r w:rsidRPr="00636B65" w:rsidR="00D61D63">
        <w:t xml:space="preserve">, OIB: </w:t>
      </w:r>
      <w:r w:rsidR="00AC3C43">
        <w:t>……</w:t>
      </w:r>
      <w:r w:rsidRPr="00636B65" w:rsidR="00D61D63">
        <w:t xml:space="preserve">, prijavljenog prebivališta </w:t>
      </w:r>
      <w:r w:rsidR="00AC3C43">
        <w:t>B. ..</w:t>
      </w:r>
      <w:r w:rsidRPr="00636B65" w:rsidR="00D61D63">
        <w:t xml:space="preserve">, </w:t>
      </w:r>
      <w:r w:rsidR="00AC3C43">
        <w:t>B.</w:t>
      </w:r>
      <w:r w:rsidRPr="00636B65" w:rsidR="00D61D63">
        <w:t xml:space="preserve">, zastupanog po punomoćnici </w:t>
      </w:r>
      <w:r w:rsidR="00AC3C43">
        <w:t xml:space="preserve">D. Ž. </w:t>
      </w:r>
      <w:r w:rsidRPr="00636B65" w:rsidR="00D61D63">
        <w:t xml:space="preserve">odvjetnica u </w:t>
      </w:r>
      <w:r w:rsidR="00AC3C43">
        <w:t>S.</w:t>
      </w:r>
      <w:r w:rsidRPr="00636B65" w:rsidR="00D61D63">
        <w:t xml:space="preserve">, radi prijedloga za određivanje privremene mjere s kojim će roditeljem mal. dijete stanovati i dr., mal. dijete </w:t>
      </w:r>
      <w:r w:rsidR="00AC3C43">
        <w:t>L. V.</w:t>
      </w:r>
      <w:r w:rsidRPr="00636B65" w:rsidR="00D61D63">
        <w:t xml:space="preserve">, OIB: </w:t>
      </w:r>
      <w:r w:rsidR="00AC3C43">
        <w:t>…..</w:t>
      </w:r>
      <w:r w:rsidRPr="00636B65" w:rsidR="00D61D63">
        <w:t xml:space="preserve">, prijavljenog prebivališta </w:t>
      </w:r>
      <w:r w:rsidR="00AC3C43">
        <w:t>U. ..</w:t>
      </w:r>
      <w:r w:rsidRPr="00636B65" w:rsidR="00D61D63">
        <w:t xml:space="preserve"> </w:t>
      </w:r>
      <w:r w:rsidR="00AC3C43">
        <w:t>B. ..</w:t>
      </w:r>
      <w:r w:rsidRPr="00636B65" w:rsidR="00D61D63">
        <w:t xml:space="preserve">, </w:t>
      </w:r>
      <w:r w:rsidR="00AC3C43">
        <w:t>S.</w:t>
      </w:r>
      <w:r w:rsidRPr="00636B65" w:rsidR="00D61D63">
        <w:t>, mal.</w:t>
      </w:r>
      <w:r>
        <w:t xml:space="preserve"> </w:t>
      </w:r>
      <w:r w:rsidRPr="00636B65" w:rsidR="00D61D63">
        <w:t xml:space="preserve">dijete u postupku zastupano po posebnoj skrbnici </w:t>
      </w:r>
      <w:r w:rsidR="00AC3C43">
        <w:t xml:space="preserve">T. P. </w:t>
      </w:r>
      <w:proofErr w:type="spellStart"/>
      <w:r w:rsidRPr="00636B65" w:rsidR="00D61D63">
        <w:t>mag.iur</w:t>
      </w:r>
      <w:proofErr w:type="spellEnd"/>
      <w:r w:rsidRPr="00636B65" w:rsidR="00D61D63">
        <w:t xml:space="preserve"> iz Centra za posebno skrbništvo, Podružnica </w:t>
      </w:r>
      <w:r w:rsidR="00AC3C43">
        <w:t>S.</w:t>
      </w:r>
      <w:r w:rsidRPr="00636B65" w:rsidR="00D61D63">
        <w:t>, nakon održane glavne rasprave uz isključenj</w:t>
      </w:r>
      <w:r w:rsidRPr="00636B65" w:rsidR="00636B65">
        <w:t xml:space="preserve">e javnosti zaključene dana </w:t>
      </w:r>
      <w:r w:rsidR="00AC3C43">
        <w:t>…….</w:t>
      </w:r>
      <w:r w:rsidRPr="00636B65" w:rsidR="00636B65">
        <w:t>.</w:t>
      </w:r>
      <w:proofErr w:type="spellStart"/>
      <w:r w:rsidRPr="00636B65" w:rsidR="00636B65">
        <w:t>g.</w:t>
      </w:r>
      <w:r w:rsidRPr="00636B65" w:rsidR="00D61D63">
        <w:t>u</w:t>
      </w:r>
      <w:proofErr w:type="spellEnd"/>
      <w:r w:rsidRPr="00636B65" w:rsidR="00D61D63">
        <w:t xml:space="preserve"> nazočnosti </w:t>
      </w:r>
      <w:proofErr w:type="spellStart"/>
      <w:r w:rsidRPr="00636B65" w:rsidR="00D61D63">
        <w:t>predlagateljice</w:t>
      </w:r>
      <w:proofErr w:type="spellEnd"/>
      <w:r w:rsidRPr="00636B65" w:rsidR="00D61D63">
        <w:t xml:space="preserve"> osiguranja sa punomoćnikom i u nazočnosti punomoćnice protivnika osiguranja, na ročištu od 14.rujna 2026.g održanog radi donošenja, objave i uručenja rješenja o privremenoj mjeri, </w:t>
      </w:r>
    </w:p>
    <w:p w:rsidR="00D76987" w:rsidP="0061228F" w:rsidRDefault="00D76987" w14:paraId="72BAAE99" w14:textId="77777777">
      <w:pPr>
        <w:pStyle w:val="Bezproreda"/>
        <w:jc w:val="both"/>
      </w:pPr>
    </w:p>
    <w:p w:rsidRPr="00636B65" w:rsidR="004B5AF7" w:rsidP="004B5AF7" w:rsidRDefault="00D61D63" w14:paraId="7EC90A15" w14:textId="77777777">
      <w:pPr>
        <w:jc w:val="center"/>
      </w:pPr>
      <w:r w:rsidRPr="00636B65">
        <w:t>r i j e š i o   j e   :</w:t>
      </w:r>
    </w:p>
    <w:p w:rsidR="00636B65" w:rsidP="0061228F" w:rsidRDefault="00D76987" w14:paraId="0194B40E" w14:textId="77777777">
      <w:pPr>
        <w:pStyle w:val="Bezproreda"/>
        <w:jc w:val="both"/>
        <w:rPr>
          <w:rFonts w:cs="Arial"/>
        </w:rPr>
      </w:pPr>
      <w:r>
        <w:tab/>
      </w:r>
      <w:r w:rsidRPr="00636B65" w:rsidR="00636B65">
        <w:t xml:space="preserve">Radi zaštite interesa i dobrobiti maloljetnog djeteta </w:t>
      </w:r>
      <w:r w:rsidR="00AC3C43">
        <w:rPr>
          <w:rFonts w:cs="Arial"/>
        </w:rPr>
        <w:t>L. V.</w:t>
      </w:r>
      <w:r w:rsidRPr="00636B65" w:rsidR="00636B65">
        <w:rPr>
          <w:rFonts w:cs="Arial"/>
        </w:rPr>
        <w:t xml:space="preserve">, </w:t>
      </w:r>
      <w:r w:rsidRPr="00636B65" w:rsidR="00636B65">
        <w:rPr>
          <w:sz w:val="23"/>
          <w:szCs w:val="23"/>
        </w:rPr>
        <w:t xml:space="preserve">OIB: </w:t>
      </w:r>
      <w:r w:rsidR="00AC3C43">
        <w:rPr>
          <w:sz w:val="23"/>
          <w:szCs w:val="23"/>
        </w:rPr>
        <w:t>…..</w:t>
      </w:r>
      <w:r w:rsidRPr="00636B65" w:rsidR="00636B65">
        <w:rPr>
          <w:sz w:val="23"/>
          <w:szCs w:val="23"/>
        </w:rPr>
        <w:t xml:space="preserve">, </w:t>
      </w:r>
      <w:r w:rsidRPr="00636B65" w:rsidR="00636B65">
        <w:rPr>
          <w:rFonts w:cs="Arial"/>
        </w:rPr>
        <w:t xml:space="preserve"> rođen </w:t>
      </w:r>
      <w:r w:rsidR="00AC3C43">
        <w:rPr>
          <w:rFonts w:cs="Arial"/>
        </w:rPr>
        <w:t>..…….</w:t>
      </w:r>
      <w:r w:rsidRPr="00636B65" w:rsidR="00636B65">
        <w:rPr>
          <w:rFonts w:cs="Arial"/>
        </w:rPr>
        <w:t xml:space="preserve">. godine, određuje se </w:t>
      </w:r>
    </w:p>
    <w:p w:rsidRPr="00636B65" w:rsidR="0061228F" w:rsidP="0061228F" w:rsidRDefault="0061228F" w14:paraId="40CC2A45" w14:textId="77777777">
      <w:pPr>
        <w:pStyle w:val="Bezproreda"/>
        <w:jc w:val="both"/>
        <w:rPr>
          <w:rFonts w:cs="Arial"/>
        </w:rPr>
      </w:pPr>
    </w:p>
    <w:p w:rsidR="00752494" w:rsidP="00752494" w:rsidRDefault="00636B65" w14:paraId="737E60D9" w14:textId="77777777">
      <w:pPr>
        <w:jc w:val="center"/>
        <w:rPr>
          <w:rFonts w:cs="Arial"/>
        </w:rPr>
      </w:pPr>
      <w:r w:rsidRPr="00636B65">
        <w:rPr>
          <w:rFonts w:cs="Arial"/>
        </w:rPr>
        <w:t>p r i v  r e m e n a     m j e r a</w:t>
      </w:r>
    </w:p>
    <w:p w:rsidR="00752494" w:rsidP="00752494" w:rsidRDefault="00752494" w14:paraId="52564A95" w14:textId="77777777">
      <w:pPr>
        <w:jc w:val="both"/>
      </w:pPr>
      <w:r w:rsidRPr="00752494">
        <w:rPr>
          <w:rFonts w:cs="Arial"/>
        </w:rPr>
        <w:tab/>
        <w:t>I</w:t>
      </w:r>
      <w:r>
        <w:t xml:space="preserve">. </w:t>
      </w:r>
      <w:r w:rsidRPr="00636B65" w:rsidR="00636B65">
        <w:t>Zajedničko mal.</w:t>
      </w:r>
      <w:r w:rsidR="00C118A6">
        <w:t xml:space="preserve"> </w:t>
      </w:r>
      <w:r w:rsidRPr="00636B65" w:rsidR="00636B65">
        <w:t xml:space="preserve">dijete </w:t>
      </w:r>
      <w:proofErr w:type="spellStart"/>
      <w:r w:rsidRPr="00636B65" w:rsidR="00636B65">
        <w:t>predlagateljice</w:t>
      </w:r>
      <w:proofErr w:type="spellEnd"/>
      <w:r w:rsidRPr="00636B65" w:rsidR="00636B65">
        <w:t xml:space="preserve"> osiguranja </w:t>
      </w:r>
      <w:r w:rsidR="00AC3C43">
        <w:rPr>
          <w:sz w:val="23"/>
          <w:szCs w:val="23"/>
        </w:rPr>
        <w:t>I. B.</w:t>
      </w:r>
      <w:r w:rsidRPr="00752494" w:rsidR="00636B65">
        <w:rPr>
          <w:sz w:val="23"/>
          <w:szCs w:val="23"/>
        </w:rPr>
        <w:t xml:space="preserve">, OIB: </w:t>
      </w:r>
      <w:r w:rsidR="00AC3C43">
        <w:rPr>
          <w:sz w:val="23"/>
          <w:szCs w:val="23"/>
        </w:rPr>
        <w:t xml:space="preserve">……… </w:t>
      </w:r>
      <w:r w:rsidRPr="00752494" w:rsidR="00636B65">
        <w:rPr>
          <w:sz w:val="23"/>
          <w:szCs w:val="23"/>
        </w:rPr>
        <w:t xml:space="preserve">i protivnika osiguranja </w:t>
      </w:r>
      <w:r w:rsidR="00AC3C43">
        <w:rPr>
          <w:sz w:val="23"/>
          <w:szCs w:val="23"/>
        </w:rPr>
        <w:t>J. V.</w:t>
      </w:r>
      <w:r w:rsidRPr="00752494" w:rsidR="00636B65">
        <w:rPr>
          <w:sz w:val="23"/>
          <w:szCs w:val="23"/>
        </w:rPr>
        <w:t xml:space="preserve">, OIB: </w:t>
      </w:r>
      <w:r w:rsidR="00AC3C43">
        <w:rPr>
          <w:sz w:val="23"/>
          <w:szCs w:val="23"/>
        </w:rPr>
        <w:t>…….</w:t>
      </w:r>
      <w:r w:rsidRPr="00752494" w:rsidR="00636B65">
        <w:rPr>
          <w:sz w:val="23"/>
          <w:szCs w:val="23"/>
        </w:rPr>
        <w:t xml:space="preserve">,  </w:t>
      </w:r>
      <w:r w:rsidRPr="00636B65" w:rsidR="004B5AF7">
        <w:t xml:space="preserve"> </w:t>
      </w:r>
      <w:r w:rsidRPr="00636B65" w:rsidR="00636B65">
        <w:t xml:space="preserve">maloljetni </w:t>
      </w:r>
      <w:r w:rsidR="00AC3C43">
        <w:t>L. V.</w:t>
      </w:r>
      <w:r w:rsidRPr="00636B65" w:rsidR="00636B65">
        <w:t xml:space="preserve">, </w:t>
      </w:r>
      <w:r w:rsidRPr="00752494" w:rsidR="00636B65">
        <w:rPr>
          <w:sz w:val="23"/>
          <w:szCs w:val="23"/>
        </w:rPr>
        <w:t xml:space="preserve">OIB: </w:t>
      </w:r>
      <w:r w:rsidR="00AC3C43">
        <w:rPr>
          <w:sz w:val="23"/>
          <w:szCs w:val="23"/>
        </w:rPr>
        <w:t>…….</w:t>
      </w:r>
      <w:r w:rsidRPr="00752494" w:rsidR="00636B65">
        <w:rPr>
          <w:sz w:val="23"/>
          <w:szCs w:val="23"/>
        </w:rPr>
        <w:t xml:space="preserve">, </w:t>
      </w:r>
      <w:r w:rsidRPr="00636B65" w:rsidR="00636B65">
        <w:t xml:space="preserve"> rođen </w:t>
      </w:r>
      <w:r w:rsidR="00AC3C43">
        <w:t>……</w:t>
      </w:r>
      <w:r w:rsidRPr="00636B65" w:rsidR="00636B65">
        <w:t xml:space="preserve">. g stanovati će s majkom </w:t>
      </w:r>
      <w:r w:rsidR="00AC3C43">
        <w:t>I. B.</w:t>
      </w:r>
      <w:r w:rsidRPr="00636B65" w:rsidR="004B5AF7">
        <w:t>, na adresi njezina prebivališta odnosno boravišta.</w:t>
      </w:r>
    </w:p>
    <w:p w:rsidRPr="00752494" w:rsidR="004B5AF7" w:rsidP="00752494" w:rsidRDefault="00752494" w14:paraId="537829BE" w14:textId="77777777">
      <w:pPr>
        <w:jc w:val="both"/>
        <w:rPr>
          <w:rFonts w:cs="Arial"/>
        </w:rPr>
      </w:pPr>
      <w:r>
        <w:tab/>
        <w:t xml:space="preserve">II. </w:t>
      </w:r>
      <w:r w:rsidRPr="00636B65" w:rsidR="00636B65">
        <w:t xml:space="preserve">Osobni odnosi </w:t>
      </w:r>
      <w:proofErr w:type="spellStart"/>
      <w:r w:rsidRPr="00636B65" w:rsidR="00636B65">
        <w:t>mal.djeteta</w:t>
      </w:r>
      <w:proofErr w:type="spellEnd"/>
      <w:r w:rsidRPr="00636B65" w:rsidR="00636B65">
        <w:t xml:space="preserve"> </w:t>
      </w:r>
      <w:r w:rsidR="00AC3C43">
        <w:t xml:space="preserve">L. V. </w:t>
      </w:r>
      <w:r w:rsidRPr="00636B65" w:rsidR="00636B65">
        <w:t xml:space="preserve">s ocem </w:t>
      </w:r>
      <w:r w:rsidR="00AC3C43">
        <w:t xml:space="preserve">J. V. </w:t>
      </w:r>
      <w:r w:rsidRPr="00636B65" w:rsidR="00636B65">
        <w:t xml:space="preserve">će se održavati na </w:t>
      </w:r>
      <w:r w:rsidRPr="00636B65" w:rsidR="004B5AF7">
        <w:t>sljedeći način:</w:t>
      </w:r>
    </w:p>
    <w:p w:rsidRPr="00636B65" w:rsidR="00D76987" w:rsidP="00D76987" w:rsidRDefault="00D76987" w14:paraId="43E64247" w14:textId="77777777">
      <w:pPr>
        <w:pStyle w:val="Bezproreda"/>
        <w:ind w:left="1080"/>
        <w:jc w:val="both"/>
      </w:pPr>
    </w:p>
    <w:p w:rsidRPr="00636B65" w:rsidR="004B5AF7" w:rsidP="0061228F" w:rsidRDefault="004F1635" w14:paraId="738978FA" w14:textId="77777777">
      <w:pPr>
        <w:pStyle w:val="Bezproreda"/>
        <w:jc w:val="both"/>
      </w:pPr>
      <w:r>
        <w:t>-</w:t>
      </w:r>
      <w:r w:rsidRPr="00636B65" w:rsidR="004B5AF7">
        <w:t xml:space="preserve">putem </w:t>
      </w:r>
      <w:proofErr w:type="spellStart"/>
      <w:r w:rsidRPr="00636B65" w:rsidR="004B5AF7">
        <w:t>videopoziva</w:t>
      </w:r>
      <w:proofErr w:type="spellEnd"/>
      <w:r w:rsidRPr="00636B65" w:rsidR="004B5AF7">
        <w:t xml:space="preserve"> najmanje tri puta tjedno, u vrijeme koje će roditelji dogovoriti vodeći računa o svojim obvezama i obvezama </w:t>
      </w:r>
      <w:proofErr w:type="spellStart"/>
      <w:r w:rsidRPr="00636B65" w:rsidR="004B5AF7">
        <w:t>mldb</w:t>
      </w:r>
      <w:proofErr w:type="spellEnd"/>
      <w:r w:rsidRPr="00636B65" w:rsidR="004B5AF7">
        <w:t>. djeteta, u pravilu u vremenu između 19,00 i 20,00 sati;</w:t>
      </w:r>
    </w:p>
    <w:p w:rsidRPr="00636B65" w:rsidR="004B5AF7" w:rsidP="0061228F" w:rsidRDefault="004F1635" w14:paraId="7BF31131" w14:textId="77777777">
      <w:pPr>
        <w:pStyle w:val="Bezproreda"/>
        <w:jc w:val="both"/>
      </w:pPr>
      <w:r>
        <w:t>-</w:t>
      </w:r>
      <w:r w:rsidRPr="00636B65" w:rsidR="004B5AF7">
        <w:t xml:space="preserve">za vrijeme kraćeg boravka oca u Republici Hrvatskoj, </w:t>
      </w:r>
      <w:proofErr w:type="spellStart"/>
      <w:r w:rsidRPr="00636B65" w:rsidR="004B5AF7">
        <w:t>mldb</w:t>
      </w:r>
      <w:proofErr w:type="spellEnd"/>
      <w:r w:rsidRPr="00636B65" w:rsidR="004B5AF7">
        <w:t>. dijete će s ocem provesti dva do tri dana u kontinuitetu, uključujući noćenja kod oca;</w:t>
      </w:r>
    </w:p>
    <w:p w:rsidRPr="00636B65" w:rsidR="004B5AF7" w:rsidP="0061228F" w:rsidRDefault="004F1635" w14:paraId="36E7871A" w14:textId="77777777">
      <w:pPr>
        <w:pStyle w:val="Bezproreda"/>
        <w:jc w:val="both"/>
      </w:pPr>
      <w:r>
        <w:t>-</w:t>
      </w:r>
      <w:r w:rsidRPr="00636B65" w:rsidR="004B5AF7">
        <w:t>za vrijeme zimskih školskih praznika sedam dana u kontinuitetu, uključujući noćenja kod oca;</w:t>
      </w:r>
    </w:p>
    <w:p w:rsidRPr="00636B65" w:rsidR="004B5AF7" w:rsidP="0061228F" w:rsidRDefault="004F1635" w14:paraId="6B36C57D" w14:textId="77777777">
      <w:pPr>
        <w:pStyle w:val="Bezproreda"/>
        <w:jc w:val="both"/>
      </w:pPr>
      <w:r>
        <w:lastRenderedPageBreak/>
        <w:t>-</w:t>
      </w:r>
      <w:r w:rsidRPr="00636B65" w:rsidR="004B5AF7">
        <w:t>za vrijeme ljetnih školskih praznika petnaest dana u kontinuitetu, uključujući noćenja kod oca.</w:t>
      </w:r>
    </w:p>
    <w:p w:rsidR="00636B65" w:rsidP="004F1635" w:rsidRDefault="00636B65" w14:paraId="2F432C78" w14:textId="77777777">
      <w:pPr>
        <w:pStyle w:val="Bezproreda"/>
      </w:pPr>
    </w:p>
    <w:p w:rsidR="004B5AF7" w:rsidP="0061228F" w:rsidRDefault="00D76987" w14:paraId="3F0DCC57" w14:textId="77777777">
      <w:pPr>
        <w:pStyle w:val="Bezproreda"/>
        <w:jc w:val="both"/>
      </w:pPr>
      <w:r>
        <w:tab/>
      </w:r>
      <w:r w:rsidRPr="00636B65" w:rsidR="004B5AF7">
        <w:t xml:space="preserve">Otac će </w:t>
      </w:r>
      <w:proofErr w:type="spellStart"/>
      <w:r w:rsidRPr="00636B65" w:rsidR="004B5AF7">
        <w:t>mldb</w:t>
      </w:r>
      <w:proofErr w:type="spellEnd"/>
      <w:r w:rsidRPr="00636B65" w:rsidR="004B5AF7">
        <w:t>. dijete preuzeti prvog dana ostvarivanja osobnih odnosa u 10,00 sati na adresi prebivališta odnosno boravišta majke, a nakon isteka dogovorenog razdoblja osobnih odnosa vratiti ga na istu adresu posljednjeg dana do 19,00 sati.</w:t>
      </w:r>
    </w:p>
    <w:p w:rsidRPr="00636B65" w:rsidR="004F1635" w:rsidP="004F1635" w:rsidRDefault="004F1635" w14:paraId="0F64E9CB" w14:textId="77777777">
      <w:pPr>
        <w:pStyle w:val="Bezproreda"/>
      </w:pPr>
    </w:p>
    <w:p w:rsidR="00752494" w:rsidP="00752494" w:rsidRDefault="00D76987" w14:paraId="2D69CF76" w14:textId="77777777">
      <w:pPr>
        <w:pStyle w:val="Bezproreda"/>
        <w:jc w:val="both"/>
      </w:pPr>
      <w:r>
        <w:tab/>
      </w:r>
      <w:r w:rsidRPr="00636B65" w:rsidR="004B5AF7">
        <w:t xml:space="preserve">Otac </w:t>
      </w:r>
      <w:r w:rsidR="00636B65">
        <w:t xml:space="preserve">djeteta </w:t>
      </w:r>
      <w:r w:rsidRPr="00636B65" w:rsidR="004B5AF7">
        <w:t xml:space="preserve">je dužan majku </w:t>
      </w:r>
      <w:r w:rsidR="00636B65">
        <w:t xml:space="preserve">djeteta </w:t>
      </w:r>
      <w:r w:rsidRPr="00636B65" w:rsidR="004B5AF7">
        <w:t>o svakom svom dolasku u Republiku Hrvatsku, radi pravodobne organizacije ostvarivanja osobnih odnosa s djetetom, obavijestiti najmanje deset dana unaprijed.</w:t>
      </w:r>
    </w:p>
    <w:p w:rsidR="00752494" w:rsidP="00752494" w:rsidRDefault="00752494" w14:paraId="4F48BCFB" w14:textId="77777777">
      <w:pPr>
        <w:pStyle w:val="Bezproreda"/>
        <w:jc w:val="both"/>
      </w:pPr>
    </w:p>
    <w:p w:rsidR="00752494" w:rsidP="00752494" w:rsidRDefault="00752494" w14:paraId="3486BE3A" w14:textId="77777777">
      <w:pPr>
        <w:pStyle w:val="Bezproreda"/>
        <w:jc w:val="both"/>
      </w:pPr>
      <w:r>
        <w:tab/>
        <w:t>I</w:t>
      </w:r>
      <w:r w:rsidR="00F84DA6">
        <w:t>II</w:t>
      </w:r>
      <w:r>
        <w:t>.</w:t>
      </w:r>
      <w:r w:rsidR="00F84DA6">
        <w:t xml:space="preserve"> </w:t>
      </w:r>
      <w:r w:rsidRPr="004F1635" w:rsidR="004B5AF7">
        <w:t xml:space="preserve">Nalaže se ocu </w:t>
      </w:r>
      <w:r w:rsidR="00AC3C43">
        <w:t xml:space="preserve">J. V. </w:t>
      </w:r>
      <w:r w:rsidRPr="004F1635" w:rsidR="004B5AF7">
        <w:t xml:space="preserve">da za uzdržavanje </w:t>
      </w:r>
      <w:proofErr w:type="spellStart"/>
      <w:r w:rsidRPr="004F1635" w:rsidR="004B5AF7">
        <w:t>mldb</w:t>
      </w:r>
      <w:proofErr w:type="spellEnd"/>
      <w:r w:rsidRPr="004F1635" w:rsidR="004B5AF7">
        <w:t xml:space="preserve">. </w:t>
      </w:r>
      <w:r w:rsidR="00AC3C43">
        <w:t xml:space="preserve">L. V. </w:t>
      </w:r>
      <w:r w:rsidRPr="004F1635" w:rsidR="004B5AF7">
        <w:t xml:space="preserve">doprinosi iznosom od 290,00 EUR mjesečno, počevši od 25. kolovoza 2026. godine pa ubuduće, sve dok za to budu postojali zakonski uvjeti, na način da dospjele mjesečne obroke plaća najkasnije do 15. dana u mjesecu za tekući mjesec, na račun majke i zakonske zastupnice </w:t>
      </w:r>
      <w:proofErr w:type="spellStart"/>
      <w:r w:rsidRPr="004F1635" w:rsidR="004F1635">
        <w:t>mal.djeteta</w:t>
      </w:r>
      <w:proofErr w:type="spellEnd"/>
      <w:r w:rsidRPr="004F1635" w:rsidR="004F1635">
        <w:t xml:space="preserve">, </w:t>
      </w:r>
      <w:r w:rsidR="00AC3C43">
        <w:t xml:space="preserve">I. B. </w:t>
      </w:r>
      <w:r w:rsidRPr="004F1635" w:rsidR="00636B65">
        <w:t xml:space="preserve">otvoren kod </w:t>
      </w:r>
      <w:r w:rsidR="00AC3C43">
        <w:t xml:space="preserve">O. </w:t>
      </w:r>
      <w:r w:rsidRPr="004F1635" w:rsidR="00636B65">
        <w:t>banke IBAN</w:t>
      </w:r>
      <w:r>
        <w:t>:</w:t>
      </w:r>
      <w:r w:rsidRPr="004F1635" w:rsidR="00636B65">
        <w:t xml:space="preserve"> </w:t>
      </w:r>
      <w:r w:rsidR="00AC3C43">
        <w:t>……….</w:t>
      </w:r>
      <w:r w:rsidR="004F1635">
        <w:t xml:space="preserve">, </w:t>
      </w:r>
      <w:r w:rsidRPr="004F1635" w:rsidR="004B5AF7">
        <w:t>zajedno sa zakonskom zateznom kamatom koja na svaki dospjeli, a neplaćeni mjesečni obrok te</w:t>
      </w:r>
      <w:r w:rsidRPr="004F1635" w:rsidR="00636B65">
        <w:t xml:space="preserve">če od dana dospijeća do isplate,  </w:t>
      </w:r>
      <w:r w:rsidR="004F1635">
        <w:t>po stopi  koja se određuje za svako polugodište uvećanjem referentne stope za tri postotna poena, pri čemu se za prvo polugodište primjenjuje referentna stopa koja je na snazi na dan 1.siječnja , a za drugo polugodište na snazi od 1.srpnja te godine,</w:t>
      </w:r>
      <w:r>
        <w:t xml:space="preserve"> </w:t>
      </w:r>
      <w:r w:rsidR="004F1635">
        <w:t>a koja referentna stopa je kamatna stopa  koju je Europska središnja banka primijenila  na svoje posljednje glavne operacije  refinanciranja ili granična kamatna stopa proizašla iz natječajnih postupaka za varijabilnu stopu za posljednje glavne operacije refinanciranja  Europske središnje banke.</w:t>
      </w:r>
    </w:p>
    <w:p w:rsidR="00752494" w:rsidP="00752494" w:rsidRDefault="00752494" w14:paraId="303C9721" w14:textId="77777777">
      <w:pPr>
        <w:pStyle w:val="Bezproreda"/>
        <w:jc w:val="both"/>
      </w:pPr>
    </w:p>
    <w:p w:rsidR="00752494" w:rsidP="00752494" w:rsidRDefault="00752494" w14:paraId="1F7EA196" w14:textId="77777777">
      <w:pPr>
        <w:pStyle w:val="Bezproreda"/>
        <w:jc w:val="both"/>
      </w:pPr>
      <w:r>
        <w:tab/>
        <w:t>I</w:t>
      </w:r>
      <w:r w:rsidR="00F84DA6">
        <w:t>V</w:t>
      </w:r>
      <w:r>
        <w:t>.</w:t>
      </w:r>
      <w:r w:rsidR="00F84DA6">
        <w:t xml:space="preserve"> </w:t>
      </w:r>
      <w:r w:rsidR="004F1635">
        <w:t xml:space="preserve">Upućuje se </w:t>
      </w:r>
      <w:proofErr w:type="spellStart"/>
      <w:r w:rsidR="004F1635">
        <w:t>predlagateljica</w:t>
      </w:r>
      <w:proofErr w:type="spellEnd"/>
      <w:r w:rsidR="004F1635">
        <w:t xml:space="preserve"> osiguranja </w:t>
      </w:r>
      <w:r w:rsidR="00AC3C43">
        <w:t xml:space="preserve">I. B. </w:t>
      </w:r>
      <w:r w:rsidR="004F1635">
        <w:t xml:space="preserve">da u roku od 90 dana opravda donesenu privremenu mjeru u točkama I </w:t>
      </w:r>
      <w:proofErr w:type="spellStart"/>
      <w:r w:rsidR="004F1635">
        <w:t>i</w:t>
      </w:r>
      <w:proofErr w:type="spellEnd"/>
      <w:r w:rsidR="004F1635">
        <w:t xml:space="preserve"> II izreke iste pokretanjem postupka pred sudom u kojem će se odlučiti o pravu koje se ovom privremenom mjerom u točkama I </w:t>
      </w:r>
      <w:proofErr w:type="spellStart"/>
      <w:r w:rsidR="004F1635">
        <w:t>i</w:t>
      </w:r>
      <w:proofErr w:type="spellEnd"/>
      <w:r w:rsidR="004F1635">
        <w:t xml:space="preserve"> II izreke osigurava, te da o tome dostavi dokaz sudu, a ako u naprijed određenom roku ne pokrene takav postupak, sud će donijeti rješenje o ukidanju privremene mjere u točkama I </w:t>
      </w:r>
      <w:proofErr w:type="spellStart"/>
      <w:r w:rsidR="004F1635">
        <w:t>i</w:t>
      </w:r>
      <w:proofErr w:type="spellEnd"/>
      <w:r w:rsidR="004F1635">
        <w:t xml:space="preserve"> II.</w:t>
      </w:r>
    </w:p>
    <w:p w:rsidR="00752494" w:rsidP="00752494" w:rsidRDefault="00752494" w14:paraId="5809ADBD" w14:textId="77777777">
      <w:pPr>
        <w:pStyle w:val="Bezproreda"/>
        <w:jc w:val="both"/>
      </w:pPr>
    </w:p>
    <w:p w:rsidR="00752494" w:rsidP="00752494" w:rsidRDefault="00752494" w14:paraId="065B18FC" w14:textId="77777777">
      <w:pPr>
        <w:pStyle w:val="Bezproreda"/>
        <w:jc w:val="both"/>
      </w:pPr>
      <w:r>
        <w:tab/>
      </w:r>
      <w:r w:rsidR="00F84DA6">
        <w:t>V</w:t>
      </w:r>
      <w:r>
        <w:t>.</w:t>
      </w:r>
      <w:r w:rsidR="00F84DA6">
        <w:t xml:space="preserve"> </w:t>
      </w:r>
      <w:r w:rsidR="004F1635">
        <w:rPr>
          <w:rFonts w:cs="Arial"/>
        </w:rPr>
        <w:t xml:space="preserve">Ova privremena mjera u točkama I </w:t>
      </w:r>
      <w:proofErr w:type="spellStart"/>
      <w:r w:rsidR="004F1635">
        <w:rPr>
          <w:rFonts w:cs="Arial"/>
        </w:rPr>
        <w:t>i</w:t>
      </w:r>
      <w:proofErr w:type="spellEnd"/>
      <w:r w:rsidR="004F1635">
        <w:rPr>
          <w:rFonts w:cs="Arial"/>
        </w:rPr>
        <w:t xml:space="preserve"> II izreke ostaje na snazi do pravomoćnog okončanja postupka o roditeljskoj skrbi odnosno s kojim će roditeljem mal. dijete stanovati i ostvarivati osobne odnose sa drugim roditeljem ili do drugačije odluke suda, ako se promijene okolnosti pod kojima je ova privremena mjera određena.</w:t>
      </w:r>
    </w:p>
    <w:p w:rsidR="00752494" w:rsidP="00752494" w:rsidRDefault="00752494" w14:paraId="6FDA2F8B" w14:textId="77777777">
      <w:pPr>
        <w:pStyle w:val="Bezproreda"/>
        <w:jc w:val="both"/>
      </w:pPr>
    </w:p>
    <w:p w:rsidR="00752494" w:rsidP="00752494" w:rsidRDefault="00752494" w14:paraId="205EE9F3" w14:textId="77777777">
      <w:pPr>
        <w:pStyle w:val="Bezproreda"/>
        <w:jc w:val="both"/>
      </w:pPr>
      <w:r>
        <w:tab/>
        <w:t>V</w:t>
      </w:r>
      <w:r w:rsidR="00F84DA6">
        <w:t>I</w:t>
      </w:r>
      <w:r>
        <w:t>.</w:t>
      </w:r>
      <w:r w:rsidR="00F84DA6">
        <w:t xml:space="preserve"> </w:t>
      </w:r>
      <w:r w:rsidRPr="00D76987" w:rsidR="004F1635">
        <w:rPr>
          <w:rFonts w:cs="Arial"/>
        </w:rPr>
        <w:t>P</w:t>
      </w:r>
      <w:r w:rsidRPr="00D76987" w:rsidR="004B5AF7">
        <w:rPr>
          <w:rFonts w:cs="Arial"/>
        </w:rPr>
        <w:t>rivremena mjera</w:t>
      </w:r>
      <w:r w:rsidRPr="00D76987" w:rsidR="004F1635">
        <w:rPr>
          <w:rFonts w:cs="Arial"/>
        </w:rPr>
        <w:t xml:space="preserve"> u točki III izreke </w:t>
      </w:r>
      <w:r w:rsidRPr="00D76987" w:rsidR="004B5AF7">
        <w:rPr>
          <w:rFonts w:cs="Arial"/>
        </w:rPr>
        <w:t xml:space="preserve"> ostaje na snazi do pravomoć</w:t>
      </w:r>
      <w:r w:rsidRPr="00D76987" w:rsidR="004F1635">
        <w:rPr>
          <w:rFonts w:cs="Arial"/>
        </w:rPr>
        <w:t xml:space="preserve">nog okončanja </w:t>
      </w:r>
      <w:r w:rsidRPr="00D76987" w:rsidR="004B5AF7">
        <w:rPr>
          <w:rFonts w:cs="Arial"/>
        </w:rPr>
        <w:t xml:space="preserve"> postupka</w:t>
      </w:r>
      <w:r w:rsidRPr="00D76987" w:rsidR="004F1635">
        <w:rPr>
          <w:rFonts w:cs="Arial"/>
        </w:rPr>
        <w:t xml:space="preserve"> </w:t>
      </w:r>
      <w:r w:rsidR="00AC3C43">
        <w:rPr>
          <w:rFonts w:cs="Arial"/>
        </w:rPr>
        <w:t>……..</w:t>
      </w:r>
      <w:r w:rsidRPr="00D76987" w:rsidR="004F1635">
        <w:rPr>
          <w:rFonts w:cs="Arial"/>
        </w:rPr>
        <w:t xml:space="preserve"> kod ovog suda,</w:t>
      </w:r>
      <w:r w:rsidRPr="00D76987" w:rsidR="004B5AF7">
        <w:rPr>
          <w:rFonts w:cs="Arial"/>
        </w:rPr>
        <w:t xml:space="preserve"> od</w:t>
      </w:r>
      <w:r w:rsidRPr="00D76987" w:rsidR="004F1635">
        <w:rPr>
          <w:rFonts w:cs="Arial"/>
        </w:rPr>
        <w:t>nosno do drugačije odluke suda.</w:t>
      </w:r>
    </w:p>
    <w:p w:rsidR="00752494" w:rsidP="00752494" w:rsidRDefault="00752494" w14:paraId="7441CBE4" w14:textId="77777777">
      <w:pPr>
        <w:pStyle w:val="Bezproreda"/>
        <w:jc w:val="both"/>
      </w:pPr>
    </w:p>
    <w:p w:rsidR="00752494" w:rsidP="00752494" w:rsidRDefault="00752494" w14:paraId="1B37E803" w14:textId="77777777">
      <w:pPr>
        <w:pStyle w:val="Bezproreda"/>
        <w:jc w:val="both"/>
      </w:pPr>
      <w:r>
        <w:tab/>
        <w:t>V</w:t>
      </w:r>
      <w:r w:rsidR="00F84DA6">
        <w:t>II</w:t>
      </w:r>
      <w:r>
        <w:t>.</w:t>
      </w:r>
      <w:r w:rsidR="00F84DA6">
        <w:t xml:space="preserve"> </w:t>
      </w:r>
      <w:r w:rsidR="0094397F">
        <w:t xml:space="preserve">Tijek roka za žalbu niti žalba ne odgađa provedbu privremene mjere u točkama I </w:t>
      </w:r>
      <w:proofErr w:type="spellStart"/>
      <w:r w:rsidR="0094397F">
        <w:t>i</w:t>
      </w:r>
      <w:proofErr w:type="spellEnd"/>
      <w:r w:rsidR="0094397F">
        <w:t xml:space="preserve"> II izreke, te žalba protiv točke III izreke ove privremene mjere  na odgađa provođenje ovrhe</w:t>
      </w:r>
      <w:r w:rsidR="00D76987">
        <w:t>.</w:t>
      </w:r>
    </w:p>
    <w:p w:rsidR="00752494" w:rsidP="00752494" w:rsidRDefault="00752494" w14:paraId="4ACC6A12" w14:textId="77777777">
      <w:pPr>
        <w:pStyle w:val="Bezproreda"/>
        <w:jc w:val="both"/>
      </w:pPr>
    </w:p>
    <w:p w:rsidRPr="00752494" w:rsidR="00D61D63" w:rsidP="00752494" w:rsidRDefault="00752494" w14:paraId="1F0E0A1C" w14:textId="77777777">
      <w:pPr>
        <w:pStyle w:val="Bezproreda"/>
        <w:jc w:val="both"/>
      </w:pPr>
      <w:r>
        <w:tab/>
        <w:t>VI</w:t>
      </w:r>
      <w:r w:rsidR="00F84DA6">
        <w:t>II</w:t>
      </w:r>
      <w:r>
        <w:t>.</w:t>
      </w:r>
      <w:r w:rsidR="00F84DA6">
        <w:t xml:space="preserve"> </w:t>
      </w:r>
      <w:r w:rsidR="0061228F">
        <w:t xml:space="preserve">Svaka stranka snosi svoj trošak ovog postupka. </w:t>
      </w:r>
    </w:p>
    <w:p w:rsidRPr="00D76987" w:rsidR="00D76987" w:rsidP="00D76987" w:rsidRDefault="00D76987" w14:paraId="78A69847" w14:textId="77777777">
      <w:pPr>
        <w:pStyle w:val="Bezproreda"/>
        <w:ind w:left="1080"/>
        <w:jc w:val="both"/>
        <w:rPr>
          <w:rFonts w:cs="Arial"/>
        </w:rPr>
      </w:pPr>
    </w:p>
    <w:p w:rsidR="005953DE" w:rsidP="004F1635" w:rsidRDefault="004B5AF7" w14:paraId="2A2CE045" w14:textId="77777777">
      <w:pPr>
        <w:jc w:val="center"/>
      </w:pPr>
      <w:r>
        <w:t>Obrazloženje</w:t>
      </w:r>
    </w:p>
    <w:p w:rsidR="00550463" w:rsidP="00525F97" w:rsidRDefault="00525F97" w14:paraId="16A46FF1" w14:textId="77777777">
      <w:pPr>
        <w:pStyle w:val="Bezproreda"/>
        <w:jc w:val="both"/>
      </w:pPr>
      <w:r w:rsidRPr="00525F97">
        <w:tab/>
        <w:t>1</w:t>
      </w:r>
      <w:r>
        <w:t xml:space="preserve">. </w:t>
      </w:r>
      <w:r w:rsidR="005953DE">
        <w:t xml:space="preserve">Ovom sudu je </w:t>
      </w:r>
      <w:r w:rsidR="00AC3C43">
        <w:t>……..</w:t>
      </w:r>
      <w:r w:rsidR="005953DE">
        <w:t>.g podnesena tužba mal.</w:t>
      </w:r>
      <w:r>
        <w:t xml:space="preserve"> </w:t>
      </w:r>
      <w:r w:rsidR="005953DE">
        <w:t>tužitelja protiv tuženika, radi plaćanja uzdržavanja za mal.</w:t>
      </w:r>
      <w:r>
        <w:t xml:space="preserve"> </w:t>
      </w:r>
      <w:r w:rsidR="005953DE">
        <w:t xml:space="preserve">dijete i zavedena je kao parnični predmet poslovnog </w:t>
      </w:r>
      <w:r w:rsidR="005953DE">
        <w:lastRenderedPageBreak/>
        <w:t xml:space="preserve">broja </w:t>
      </w:r>
      <w:r w:rsidR="00AC3C43">
        <w:t>………</w:t>
      </w:r>
      <w:r w:rsidR="005953DE">
        <w:t xml:space="preserve">, te se u tužbi navelo </w:t>
      </w:r>
      <w:r w:rsidR="00550463">
        <w:t>da su tuženik i zakonska zastupnica mal. tužitelja roditelji  mal.</w:t>
      </w:r>
      <w:r>
        <w:t xml:space="preserve"> </w:t>
      </w:r>
      <w:r w:rsidR="00550463">
        <w:t xml:space="preserve">djeteta </w:t>
      </w:r>
      <w:r w:rsidR="00AC3C43">
        <w:t xml:space="preserve">L. V. </w:t>
      </w:r>
      <w:r w:rsidR="00550463">
        <w:t xml:space="preserve">rođenog dana </w:t>
      </w:r>
      <w:r w:rsidR="00AC3C43">
        <w:t>……</w:t>
      </w:r>
      <w:r w:rsidR="00550463">
        <w:t xml:space="preserve">.g, dalje, roditelji </w:t>
      </w:r>
      <w:r w:rsidR="00936447">
        <w:t xml:space="preserve">djeteta </w:t>
      </w:r>
      <w:r w:rsidR="00550463">
        <w:t xml:space="preserve">da </w:t>
      </w:r>
      <w:r w:rsidR="00936447">
        <w:t>ne stanuju zajedno,</w:t>
      </w:r>
      <w:r>
        <w:t xml:space="preserve"> </w:t>
      </w:r>
      <w:r w:rsidR="00936447">
        <w:t xml:space="preserve">već </w:t>
      </w:r>
      <w:r w:rsidR="00550463">
        <w:t>da mal.</w:t>
      </w:r>
      <w:r w:rsidR="00936447">
        <w:t xml:space="preserve"> tužitelj stanuje s majkom u </w:t>
      </w:r>
      <w:r w:rsidR="00AC3C43">
        <w:t>S.</w:t>
      </w:r>
      <w:r w:rsidR="00936447">
        <w:t xml:space="preserve">, na adresi: </w:t>
      </w:r>
      <w:r w:rsidR="00AC3C43">
        <w:t xml:space="preserve">U. </w:t>
      </w:r>
      <w:r w:rsidR="00936447">
        <w:t xml:space="preserve">kneza </w:t>
      </w:r>
      <w:r w:rsidR="00AC3C43">
        <w:t>B. ..</w:t>
      </w:r>
      <w:r w:rsidR="00936447">
        <w:t>,</w:t>
      </w:r>
      <w:r w:rsidR="00550463">
        <w:t xml:space="preserve"> </w:t>
      </w:r>
      <w:r w:rsidR="00AC3C43">
        <w:t>S.</w:t>
      </w:r>
      <w:r w:rsidR="00936447">
        <w:t>.</w:t>
      </w:r>
      <w:r w:rsidR="00550463">
        <w:t xml:space="preserve"> Tuženik da je kao otac </w:t>
      </w:r>
      <w:proofErr w:type="spellStart"/>
      <w:r w:rsidR="00936447">
        <w:t>mldb</w:t>
      </w:r>
      <w:proofErr w:type="spellEnd"/>
      <w:r w:rsidR="00936447">
        <w:t>.</w:t>
      </w:r>
      <w:r>
        <w:t xml:space="preserve"> </w:t>
      </w:r>
      <w:r w:rsidR="00550463">
        <w:t>djeteta du</w:t>
      </w:r>
      <w:r w:rsidR="00936447">
        <w:t xml:space="preserve">žan doprinositi za njegovo uzdržavanje, što </w:t>
      </w:r>
      <w:r w:rsidR="00550463">
        <w:t xml:space="preserve">da </w:t>
      </w:r>
      <w:r w:rsidR="00936447">
        <w:t>čini u</w:t>
      </w:r>
      <w:r w:rsidR="00550463">
        <w:t xml:space="preserve"> </w:t>
      </w:r>
      <w:r w:rsidR="00936447">
        <w:t xml:space="preserve">manjem iznosu od potrebnog, iako </w:t>
      </w:r>
      <w:r w:rsidR="00550463">
        <w:t xml:space="preserve">da </w:t>
      </w:r>
      <w:r w:rsidR="00936447">
        <w:t>je to u mogućnosti budući da ima mjesečna</w:t>
      </w:r>
      <w:r w:rsidR="00550463">
        <w:t xml:space="preserve"> </w:t>
      </w:r>
      <w:r w:rsidR="00936447">
        <w:t>primanja u iznosu od 2.000,00 eura. S druge s</w:t>
      </w:r>
      <w:r w:rsidR="00550463">
        <w:t>trane, zakonska zastupnica mal.</w:t>
      </w:r>
      <w:r>
        <w:t xml:space="preserve"> </w:t>
      </w:r>
      <w:r w:rsidR="00550463">
        <w:t xml:space="preserve">djeteta da </w:t>
      </w:r>
      <w:r w:rsidR="00936447">
        <w:t xml:space="preserve"> je nezaposlena i nema nikakvih prihoda.</w:t>
      </w:r>
      <w:r w:rsidR="00550463">
        <w:t xml:space="preserve"> Pred HZSR PU </w:t>
      </w:r>
      <w:r w:rsidR="00AC3C43">
        <w:t xml:space="preserve">S. </w:t>
      </w:r>
      <w:r w:rsidR="00550463">
        <w:t xml:space="preserve">da je provedeno </w:t>
      </w:r>
      <w:r w:rsidR="00936447">
        <w:t>obvezno</w:t>
      </w:r>
      <w:r w:rsidR="00550463">
        <w:t xml:space="preserve"> savjetovanje roditelja mal.</w:t>
      </w:r>
      <w:r>
        <w:t xml:space="preserve"> </w:t>
      </w:r>
      <w:r w:rsidR="00936447">
        <w:t>tužitelja prije pokretanja sudskih postupaka u vezi s</w:t>
      </w:r>
      <w:r w:rsidR="00550463">
        <w:t xml:space="preserve"> </w:t>
      </w:r>
      <w:r w:rsidR="00936447">
        <w:t>djetetom te je sastavljeno Izvješće o obveznom savjetovanju. Tijekom ovog roditelji</w:t>
      </w:r>
      <w:r w:rsidR="00550463">
        <w:t xml:space="preserve"> da nisu  postigli sporazum, niti </w:t>
      </w:r>
      <w:r w:rsidR="00936447">
        <w:t>izradili Plan o zajedničkoj roditeljskoj</w:t>
      </w:r>
      <w:r w:rsidR="00550463">
        <w:t xml:space="preserve"> </w:t>
      </w:r>
      <w:r w:rsidR="00936447">
        <w:t>skrbi.</w:t>
      </w:r>
      <w:r w:rsidR="00550463">
        <w:t xml:space="preserve"> Dalje se u tužbi navelo da uzimajući u </w:t>
      </w:r>
      <w:r w:rsidR="00936447">
        <w:t xml:space="preserve">obzir gore navedene okolnosti, </w:t>
      </w:r>
      <w:proofErr w:type="spellStart"/>
      <w:r w:rsidR="00936447">
        <w:t>mldb</w:t>
      </w:r>
      <w:proofErr w:type="spellEnd"/>
      <w:r w:rsidR="00936447">
        <w:t>. tužitelj ima pravo na</w:t>
      </w:r>
      <w:r w:rsidR="00550463">
        <w:t xml:space="preserve"> </w:t>
      </w:r>
      <w:r w:rsidR="00936447">
        <w:t xml:space="preserve">uzdržavanje od </w:t>
      </w:r>
      <w:r w:rsidR="00550463">
        <w:t>oca-tuženika, pa predložio u tužbi da sud presudom naloži tuženiku da na ime uzdržavanja mal.</w:t>
      </w:r>
      <w:r>
        <w:t xml:space="preserve"> </w:t>
      </w:r>
      <w:r w:rsidR="00550463">
        <w:t xml:space="preserve">tužitelja počev od  01.kolovoza 2025.g. </w:t>
      </w:r>
      <w:r w:rsidR="00936447">
        <w:t>plaća mjesečno iznos od 390,00</w:t>
      </w:r>
      <w:r w:rsidR="00550463">
        <w:t xml:space="preserve"> </w:t>
      </w:r>
      <w:r w:rsidR="00936447">
        <w:t xml:space="preserve"> EUR</w:t>
      </w:r>
      <w:r w:rsidR="00550463">
        <w:t>.</w:t>
      </w:r>
    </w:p>
    <w:p w:rsidR="004F1635" w:rsidP="004F1635" w:rsidRDefault="004F1635" w14:paraId="3D671EDB" w14:textId="77777777">
      <w:pPr>
        <w:pStyle w:val="Bezproreda"/>
        <w:jc w:val="both"/>
      </w:pPr>
    </w:p>
    <w:p w:rsidR="00936447" w:rsidP="00525F97" w:rsidRDefault="00525F97" w14:paraId="38179B24" w14:textId="77777777">
      <w:pPr>
        <w:pStyle w:val="Bezproreda"/>
        <w:jc w:val="both"/>
      </w:pPr>
      <w:r>
        <w:tab/>
        <w:t xml:space="preserve">2. </w:t>
      </w:r>
      <w:r w:rsidR="00550463">
        <w:t>U tužbi je postavio i prijedlog za donošenje privremene mjere  da se odluči da će mal.</w:t>
      </w:r>
      <w:r>
        <w:t xml:space="preserve"> </w:t>
      </w:r>
      <w:r w:rsidR="00550463">
        <w:t>dijete stanovati s majkom, n</w:t>
      </w:r>
      <w:r w:rsidR="00936447">
        <w:t xml:space="preserve">a adresi: </w:t>
      </w:r>
      <w:r w:rsidR="00AC3C43">
        <w:t xml:space="preserve">U. </w:t>
      </w:r>
      <w:r w:rsidR="00936447">
        <w:t xml:space="preserve">kneza </w:t>
      </w:r>
      <w:r w:rsidR="00AC3C43">
        <w:t>B. ..</w:t>
      </w:r>
      <w:r w:rsidR="00936447">
        <w:t>,</w:t>
      </w:r>
      <w:r w:rsidR="00550463">
        <w:t xml:space="preserve"> </w:t>
      </w:r>
      <w:r w:rsidR="00AC3C43">
        <w:t>S.</w:t>
      </w:r>
      <w:r w:rsidR="00550463">
        <w:t>, da se privremenom mjerom odluči da će se susreti i druženja oca s mal.</w:t>
      </w:r>
      <w:r>
        <w:t xml:space="preserve"> </w:t>
      </w:r>
      <w:r w:rsidR="00550463">
        <w:t xml:space="preserve">djetetom održavati </w:t>
      </w:r>
      <w:r w:rsidR="00936447">
        <w:t>ponedjeljkom i srijedom od 16,00 do 18,00 sati, kao i svaki drugi vikend, počevši od</w:t>
      </w:r>
      <w:r>
        <w:t xml:space="preserve"> </w:t>
      </w:r>
      <w:r w:rsidR="00936447">
        <w:t>petka u 16,00 sati do nedjelje u 19,00 sati, te svaki drugi državni i vjerski blagdan.</w:t>
      </w:r>
      <w:r w:rsidR="00550463">
        <w:t xml:space="preserve"> Prijedlogom privremene mjere je zatraženo da sud rješenjem o privremenoj mjeri </w:t>
      </w:r>
      <w:r>
        <w:t xml:space="preserve"> </w:t>
      </w:r>
      <w:r w:rsidR="00550463">
        <w:t xml:space="preserve">naloži tuženiku kao protivniku osiguranja </w:t>
      </w:r>
      <w:r w:rsidR="00936447">
        <w:t>da za</w:t>
      </w:r>
      <w:r w:rsidR="00550463">
        <w:t xml:space="preserve"> uzdržavanje </w:t>
      </w:r>
      <w:proofErr w:type="spellStart"/>
      <w:r w:rsidR="00550463">
        <w:t>mldb</w:t>
      </w:r>
      <w:proofErr w:type="spellEnd"/>
      <w:r w:rsidR="00550463">
        <w:t>.</w:t>
      </w:r>
      <w:r>
        <w:t xml:space="preserve"> </w:t>
      </w:r>
      <w:r w:rsidR="00550463">
        <w:t>djeteta plaća m</w:t>
      </w:r>
      <w:r w:rsidR="00936447">
        <w:t>jesečno iznos od 390,00 EUR,</w:t>
      </w:r>
      <w:r w:rsidR="00550463">
        <w:t xml:space="preserve"> </w:t>
      </w:r>
      <w:r w:rsidR="00936447">
        <w:t>počevši od 01.08.2025. godine pa nadalje dok za to budu postojali zakonski uvjeti,</w:t>
      </w:r>
      <w:r w:rsidR="00550463">
        <w:t xml:space="preserve"> </w:t>
      </w:r>
      <w:r w:rsidR="00936447">
        <w:t>zajedno sa zakonskim zateznim kamatama koje teku od dospijeća svakog pojedinog</w:t>
      </w:r>
      <w:r w:rsidR="00550463">
        <w:t xml:space="preserve"> </w:t>
      </w:r>
      <w:r w:rsidR="00936447">
        <w:t>iznosa pa do isplate, a ostale kako budu dospijevali, najkasnije do 10-og u mjesecu i</w:t>
      </w:r>
      <w:r w:rsidR="00550463">
        <w:t xml:space="preserve"> </w:t>
      </w:r>
      <w:r w:rsidR="00936447">
        <w:t>to na ru</w:t>
      </w:r>
      <w:r w:rsidR="00F33B1B">
        <w:t xml:space="preserve">ke majke i </w:t>
      </w:r>
      <w:proofErr w:type="spellStart"/>
      <w:r w:rsidR="00F33B1B">
        <w:t>z.z</w:t>
      </w:r>
      <w:proofErr w:type="spellEnd"/>
      <w:r w:rsidR="00F33B1B">
        <w:t xml:space="preserve">. </w:t>
      </w:r>
      <w:proofErr w:type="spellStart"/>
      <w:r w:rsidR="00F33B1B">
        <w:t>mldb</w:t>
      </w:r>
      <w:proofErr w:type="spellEnd"/>
      <w:r w:rsidR="00F33B1B">
        <w:t>. tužitelja, te odrediti da ta privremena mjera traje do pravomoćnog okončanja tog</w:t>
      </w:r>
      <w:r w:rsidR="00936447">
        <w:t xml:space="preserve"> parničnog postupka ili</w:t>
      </w:r>
      <w:r w:rsidR="004F1635">
        <w:t xml:space="preserve"> </w:t>
      </w:r>
      <w:r w:rsidR="00936447">
        <w:t>do drugačije odluke suda.</w:t>
      </w:r>
    </w:p>
    <w:p w:rsidR="00F33B1B" w:rsidP="00525F97" w:rsidRDefault="00F33B1B" w14:paraId="7CA776E9" w14:textId="77777777">
      <w:pPr>
        <w:pStyle w:val="Bezproreda"/>
        <w:jc w:val="both"/>
      </w:pPr>
    </w:p>
    <w:p w:rsidR="00F33B1B" w:rsidP="004F1635" w:rsidRDefault="00525F97" w14:paraId="3F89C9BF" w14:textId="77777777">
      <w:pPr>
        <w:pStyle w:val="Bezproreda"/>
        <w:jc w:val="both"/>
      </w:pPr>
      <w:r>
        <w:tab/>
        <w:t xml:space="preserve">3. </w:t>
      </w:r>
      <w:r w:rsidR="00F33B1B">
        <w:t xml:space="preserve">Sud je rješenjem </w:t>
      </w:r>
      <w:r w:rsidR="00AC3C43">
        <w:t>…….</w:t>
      </w:r>
      <w:r w:rsidR="00F33B1B">
        <w:t xml:space="preserve"> od  </w:t>
      </w:r>
      <w:r w:rsidR="00AC3C43">
        <w:t>……</w:t>
      </w:r>
      <w:r w:rsidR="00F33B1B">
        <w:t xml:space="preserve">g razdvojio </w:t>
      </w:r>
      <w:r w:rsidRPr="00F33B1B" w:rsidR="00F33B1B">
        <w:t xml:space="preserve">predmet </w:t>
      </w:r>
      <w:r w:rsidR="00AC3C43">
        <w:t>…..</w:t>
      </w:r>
      <w:r w:rsidR="00F33B1B">
        <w:t xml:space="preserve"> na način da će u t</w:t>
      </w:r>
      <w:r w:rsidRPr="00F33B1B" w:rsidR="00F33B1B">
        <w:t>om parničnom postupku i predmetu tog poslovnog broja raspravljati i odlučivati presudom o tužbi i tužbenom zahtjevu mal.</w:t>
      </w:r>
      <w:r>
        <w:t xml:space="preserve"> </w:t>
      </w:r>
      <w:r w:rsidRPr="00F33B1B" w:rsidR="00F33B1B">
        <w:t xml:space="preserve">tužitelja </w:t>
      </w:r>
      <w:r w:rsidR="00AC3C43">
        <w:t xml:space="preserve">L. V. </w:t>
      </w:r>
      <w:r w:rsidRPr="00F33B1B" w:rsidR="00F33B1B">
        <w:t xml:space="preserve">protiv tuženika </w:t>
      </w:r>
      <w:r w:rsidR="00AC3C43">
        <w:t xml:space="preserve">J. V. </w:t>
      </w:r>
      <w:r w:rsidRPr="00F33B1B" w:rsidR="00F33B1B">
        <w:t>radi uzdržavanja mal.</w:t>
      </w:r>
      <w:r>
        <w:t xml:space="preserve"> </w:t>
      </w:r>
      <w:r w:rsidRPr="00F33B1B" w:rsidR="00F33B1B">
        <w:t xml:space="preserve">djeteta, dok će se o prijedlogu majke i </w:t>
      </w:r>
      <w:proofErr w:type="spellStart"/>
      <w:r w:rsidRPr="00F33B1B" w:rsidR="00F33B1B">
        <w:t>zak</w:t>
      </w:r>
      <w:proofErr w:type="spellEnd"/>
      <w:r w:rsidRPr="00F33B1B" w:rsidR="00F33B1B">
        <w:t>.</w:t>
      </w:r>
      <w:r>
        <w:t xml:space="preserve"> </w:t>
      </w:r>
      <w:r w:rsidRPr="00F33B1B" w:rsidR="00F33B1B">
        <w:t>zastupnice mal.</w:t>
      </w:r>
      <w:r>
        <w:t xml:space="preserve"> </w:t>
      </w:r>
      <w:r w:rsidRPr="00F33B1B" w:rsidR="00F33B1B">
        <w:t>djeteta za određivanje privremene mjere da mal.</w:t>
      </w:r>
      <w:r>
        <w:t xml:space="preserve"> </w:t>
      </w:r>
      <w:r w:rsidRPr="00F33B1B" w:rsidR="00F33B1B">
        <w:t>dijete stanuje s majkom, da se odrede susreti i druženja mal.</w:t>
      </w:r>
      <w:r>
        <w:t xml:space="preserve"> </w:t>
      </w:r>
      <w:r w:rsidRPr="00F33B1B" w:rsidR="00F33B1B">
        <w:t>djeteta s ocem i da se odredi privremenom mjerom uzdržavanje mal.</w:t>
      </w:r>
      <w:r>
        <w:t xml:space="preserve"> </w:t>
      </w:r>
      <w:r w:rsidRPr="00F33B1B" w:rsidR="00F33B1B">
        <w:t xml:space="preserve">djeteta formirati zaseban predmet </w:t>
      </w:r>
      <w:r w:rsidR="00AC3C43">
        <w:t xml:space="preserve">….. </w:t>
      </w:r>
      <w:r w:rsidRPr="00F33B1B" w:rsidR="00F33B1B">
        <w:t>u kojem će majka mal.</w:t>
      </w:r>
      <w:r>
        <w:t xml:space="preserve"> </w:t>
      </w:r>
      <w:r w:rsidRPr="00F33B1B" w:rsidR="00F33B1B">
        <w:t xml:space="preserve">djeteta i biti označena kao </w:t>
      </w:r>
      <w:proofErr w:type="spellStart"/>
      <w:r w:rsidRPr="00F33B1B" w:rsidR="00F33B1B">
        <w:t>predlagateljica</w:t>
      </w:r>
      <w:proofErr w:type="spellEnd"/>
      <w:r w:rsidRPr="00F33B1B" w:rsidR="00F33B1B">
        <w:t xml:space="preserve"> osiguranja a otac mal.</w:t>
      </w:r>
      <w:r>
        <w:t xml:space="preserve"> </w:t>
      </w:r>
      <w:r w:rsidRPr="00F33B1B" w:rsidR="00F33B1B">
        <w:t>djeteta kao protivnik osiguranja i u kojem predmetu će se donijeti rješenje o majčinom prijedlogu privremene mjere.</w:t>
      </w:r>
      <w:r w:rsidR="00F33B1B">
        <w:t xml:space="preserve"> Potom je formiran predmet poslovnog  broja </w:t>
      </w:r>
      <w:r w:rsidR="00AC3C43">
        <w:t>……..</w:t>
      </w:r>
      <w:r w:rsidR="00F33B1B">
        <w:t>.</w:t>
      </w:r>
    </w:p>
    <w:p w:rsidR="00F33B1B" w:rsidP="004F1635" w:rsidRDefault="00F33B1B" w14:paraId="240D7D07" w14:textId="77777777">
      <w:pPr>
        <w:pStyle w:val="Bezproreda"/>
        <w:jc w:val="both"/>
      </w:pPr>
    </w:p>
    <w:p w:rsidR="00F33B1B" w:rsidP="004F1635" w:rsidRDefault="00525F97" w14:paraId="34824AD0" w14:textId="77777777">
      <w:pPr>
        <w:pStyle w:val="Bezproreda"/>
        <w:jc w:val="both"/>
      </w:pPr>
      <w:r>
        <w:tab/>
        <w:t xml:space="preserve">4. </w:t>
      </w:r>
      <w:r w:rsidR="00F33B1B">
        <w:t xml:space="preserve">Rješenjem od </w:t>
      </w:r>
      <w:r w:rsidR="00AC3C43">
        <w:t>……..</w:t>
      </w:r>
      <w:r w:rsidR="003218A7">
        <w:t>.g sud je mal.</w:t>
      </w:r>
      <w:r>
        <w:t xml:space="preserve"> </w:t>
      </w:r>
      <w:r w:rsidR="003218A7">
        <w:t xml:space="preserve">djetetu za ovaj postupak radi donošenja privremene mjere imenovao posebnog skrbnika iz Centra za posebno skrbništvo, Podružnica </w:t>
      </w:r>
      <w:r w:rsidR="00AC3C43">
        <w:t>S.</w:t>
      </w:r>
      <w:r w:rsidR="003218A7">
        <w:t xml:space="preserve">. </w:t>
      </w:r>
    </w:p>
    <w:p w:rsidR="00AC3C43" w:rsidP="004F1635" w:rsidRDefault="00AC3C43" w14:paraId="057CDC2B" w14:textId="77777777">
      <w:pPr>
        <w:pStyle w:val="Bezproreda"/>
        <w:jc w:val="both"/>
      </w:pPr>
    </w:p>
    <w:p w:rsidR="00F33B1B" w:rsidP="00525F97" w:rsidRDefault="00525F97" w14:paraId="2216FF7E" w14:textId="77777777">
      <w:pPr>
        <w:pStyle w:val="Bezproreda"/>
        <w:jc w:val="both"/>
      </w:pPr>
      <w:r>
        <w:tab/>
        <w:t xml:space="preserve">5. </w:t>
      </w:r>
      <w:r w:rsidR="00A65773">
        <w:t xml:space="preserve">Protivnik osiguranja je u odgovoru na prijedlog privremene mjere naveo da je suglasan da dijete stanuje s majkom na dosadašnjoj adresi prijavljenog prebivališta djeteta, no da se otac u cijelosti protivi prijedlogu </w:t>
      </w:r>
      <w:proofErr w:type="spellStart"/>
      <w:r w:rsidR="00A65773">
        <w:t>predlagateljice</w:t>
      </w:r>
      <w:proofErr w:type="spellEnd"/>
      <w:r w:rsidR="00A65773">
        <w:t xml:space="preserve"> za donošenje privremene mjere u dijelu kojim se uređuje ostvarivanje osobnih odnosa između oca i maloljetnog djeteta, jer da je predloženi način ostvarivanja osobnih odnosa preusko određen, neusklađen s realnim životnim okolnostima stranaka te je protivan najboljem </w:t>
      </w:r>
      <w:r w:rsidR="00A65773">
        <w:lastRenderedPageBreak/>
        <w:t xml:space="preserve">interesu djeteta. Naime, </w:t>
      </w:r>
      <w:proofErr w:type="spellStart"/>
      <w:r w:rsidR="00A65773">
        <w:t>predlagateljica</w:t>
      </w:r>
      <w:proofErr w:type="spellEnd"/>
      <w:r w:rsidR="00A65773">
        <w:t xml:space="preserve"> da predlaže da dijete provodi s ocem tjedno po nekoliko sati, što je u potpunosti neodrživo i neprovedivo, imajući u vidu činjenicu da </w:t>
      </w:r>
      <w:proofErr w:type="spellStart"/>
      <w:r w:rsidR="00A65773">
        <w:t>predloženik</w:t>
      </w:r>
      <w:proofErr w:type="spellEnd"/>
      <w:r w:rsidR="00A65773">
        <w:t xml:space="preserve"> živi i radi u Republici Njemačkoj, dok dijete ima prebivalište u Republici Hrvatskoj. Predloženi</w:t>
      </w:r>
      <w:r w:rsidR="00BE3DCA">
        <w:t xml:space="preserve"> </w:t>
      </w:r>
      <w:r w:rsidR="00A65773">
        <w:t xml:space="preserve">model kontakata </w:t>
      </w:r>
      <w:r w:rsidR="00BE3DCA">
        <w:t xml:space="preserve">da </w:t>
      </w:r>
      <w:r w:rsidR="00A65773">
        <w:t xml:space="preserve">ne uzima u obzir prostornu udaljenost, troškove putovanja, organizacijske okolnosti, kao ni stvarne mogućnosti oca da dolazi u Republiku Hrvatsku na tjednoj razini. </w:t>
      </w:r>
      <w:r w:rsidR="00BE3DCA">
        <w:t>Naveo da ta</w:t>
      </w:r>
      <w:r w:rsidR="00A65773">
        <w:t xml:space="preserve">kav prijedlog ne samo da nije u skladu s činjeničnim stanjem, već nije ni u interesu djeteta, jer bi doveo do nestabilnih, rijetkih i formalnih kontakata, umjesto stvarnog i kvalitetnog vremena provedenog s ocem, koje je nužno za očuvanje i razvoj emocionalne povezanosti između djeteta i oca. Naime, otac </w:t>
      </w:r>
      <w:r w:rsidR="00BE3DCA">
        <w:t xml:space="preserve">da </w:t>
      </w:r>
      <w:r w:rsidR="00A65773">
        <w:t>u pravilu boravi u Hrvat</w:t>
      </w:r>
      <w:r w:rsidR="00BE3DCA">
        <w:t xml:space="preserve">skoj oko sedam dana ,te dolazi četiri do pet puta godišnje pa je predložio da se privremenom mjerom odredi da će se osobni odnosi ostvarivati  </w:t>
      </w:r>
      <w:r w:rsidR="00A65773">
        <w:t xml:space="preserve">u trajanju od sedam dana svaki put kada protivnik osiguranja dođe u Republiku Hrvatsku, uz obvezu prethodne najave dolaska </w:t>
      </w:r>
      <w:proofErr w:type="spellStart"/>
      <w:r w:rsidR="00A65773">
        <w:t>predlagateljici</w:t>
      </w:r>
      <w:proofErr w:type="spellEnd"/>
      <w:r w:rsidR="00BE3DCA">
        <w:t>, najmanje sedam dana unaprijed, da će mal.</w:t>
      </w:r>
      <w:r>
        <w:t xml:space="preserve"> </w:t>
      </w:r>
      <w:r w:rsidR="00BE3DCA">
        <w:t xml:space="preserve">dijete </w:t>
      </w:r>
      <w:r w:rsidR="00A65773">
        <w:t>tijekom ljetnih školskih praznika boraviti sa svakim od roditelja polovinu praznika, pri čemu će s ocem ostvarivati osobne odnose bilo u Republici Njemačkoj, bilo u Republici Hrvatskoj, ovisno o očevom rasporedu i mjestu boravka.</w:t>
      </w:r>
      <w:r w:rsidR="00BE3DCA">
        <w:t xml:space="preserve"> Dalje predložio da mal.</w:t>
      </w:r>
      <w:r>
        <w:t xml:space="preserve"> </w:t>
      </w:r>
      <w:r w:rsidR="00BE3DCA">
        <w:t>dijete s ocem ostvaruje</w:t>
      </w:r>
      <w:r w:rsidR="00A65773">
        <w:t xml:space="preserve"> osobne odnose tijekom cijelih zimskih školskih praznika, bilo u Republici Njemačkoj, bilo u Republici Hrvatskoj, ovisno o očevom rasporedu i mjestu boravka.</w:t>
      </w:r>
      <w:r w:rsidR="00BE3DCA">
        <w:t xml:space="preserve"> Dalje, da otac imati</w:t>
      </w:r>
      <w:r w:rsidR="00A65773">
        <w:t xml:space="preserve"> svakodnevni neizravni kontakti s maloljetnim djetetom putem video poziva, osobito u večernjim satima, prije spavanja. </w:t>
      </w:r>
    </w:p>
    <w:p w:rsidR="00BE3DCA" w:rsidP="00F33B1B" w:rsidRDefault="00BE3DCA" w14:paraId="67543C25" w14:textId="77777777">
      <w:pPr>
        <w:pStyle w:val="Bezproreda"/>
      </w:pPr>
    </w:p>
    <w:p w:rsidR="00F33B1B" w:rsidP="009C5DE6" w:rsidRDefault="00525F97" w14:paraId="25943A33" w14:textId="77777777">
      <w:pPr>
        <w:pStyle w:val="Bezproreda"/>
        <w:jc w:val="both"/>
      </w:pPr>
      <w:r>
        <w:tab/>
        <w:t xml:space="preserve">6. </w:t>
      </w:r>
      <w:r w:rsidR="009C5DE6">
        <w:t xml:space="preserve">Tijekom postupka i to baš na ročištu od  </w:t>
      </w:r>
      <w:r w:rsidR="00AC3C43">
        <w:t>……..</w:t>
      </w:r>
      <w:r w:rsidR="009C5DE6">
        <w:t>.g stranke u ovom postupku su postigle dogovor odnosno sporazum o svemu o čemu sud treba odlučiti u ovom postupku, o čemu će dalje biti riječi.</w:t>
      </w:r>
    </w:p>
    <w:p w:rsidR="009C5DE6" w:rsidP="00F33B1B" w:rsidRDefault="009C5DE6" w14:paraId="42897970" w14:textId="77777777">
      <w:pPr>
        <w:pStyle w:val="Bezproreda"/>
      </w:pPr>
    </w:p>
    <w:p w:rsidR="002979C0" w:rsidP="00525F97" w:rsidRDefault="00525F97" w14:paraId="2F049F65" w14:textId="77777777">
      <w:pPr>
        <w:pStyle w:val="Bezproreda"/>
        <w:jc w:val="both"/>
      </w:pPr>
      <w:r>
        <w:tab/>
        <w:t xml:space="preserve">7. </w:t>
      </w:r>
      <w:r w:rsidR="002979C0">
        <w:t xml:space="preserve">Sud je u dokazne svrhe pregledao  rodni list za dijete, Izviješće HZSR PU </w:t>
      </w:r>
      <w:r w:rsidR="00AC3C43">
        <w:t xml:space="preserve">S. </w:t>
      </w:r>
      <w:r w:rsidR="002979C0">
        <w:t xml:space="preserve">od  </w:t>
      </w:r>
      <w:r w:rsidR="00AC3C43">
        <w:t>…….</w:t>
      </w:r>
      <w:r w:rsidR="002979C0">
        <w:t xml:space="preserve">  o obveznom savjetovanju prije pokretanja sudskog postupka u vezi s djetetom, mišljenje stručnog tima HZSR PU </w:t>
      </w:r>
      <w:r w:rsidR="00AC3C43">
        <w:t xml:space="preserve">S. </w:t>
      </w:r>
      <w:r w:rsidR="002979C0">
        <w:t xml:space="preserve">od  </w:t>
      </w:r>
      <w:r w:rsidR="00AC3C43">
        <w:t>……..</w:t>
      </w:r>
      <w:r w:rsidR="002979C0">
        <w:t>.g.</w:t>
      </w:r>
    </w:p>
    <w:p w:rsidR="002979C0" w:rsidP="00F33B1B" w:rsidRDefault="002979C0" w14:paraId="5F63BA22" w14:textId="77777777">
      <w:pPr>
        <w:pStyle w:val="Bezproreda"/>
      </w:pPr>
    </w:p>
    <w:p w:rsidRPr="00D36097" w:rsidR="009C5DE6" w:rsidP="009C5DE6" w:rsidRDefault="00525F97" w14:paraId="0FE89F65" w14:textId="77777777">
      <w:pPr>
        <w:pStyle w:val="Default"/>
        <w:ind w:firstLine="708"/>
        <w:jc w:val="both"/>
        <w:rPr>
          <w:color w:val="auto"/>
        </w:rPr>
      </w:pPr>
      <w:r>
        <w:rPr>
          <w:color w:val="auto"/>
        </w:rPr>
        <w:t xml:space="preserve">8. </w:t>
      </w:r>
      <w:r w:rsidRPr="00D36097" w:rsidR="009C5DE6">
        <w:rPr>
          <w:color w:val="auto"/>
        </w:rPr>
        <w:t xml:space="preserve">Po ocjeni i analizi izvedenih dokaza na način kako propisuje čl.8.Zakona o parničnom postupku (NN RH 53/91, 91/92, 112/99, 88/01, 117/03, 88/05, 02/07, 84/08, 96/08,123/08, 57/11, 148/11, 25/13,89/14, 70/19, 80/22, 114/22, 155/23 - dalje ZPP) </w:t>
      </w:r>
      <w:r w:rsidR="002979C0">
        <w:rPr>
          <w:color w:val="auto"/>
        </w:rPr>
        <w:t xml:space="preserve"> te imajući u vidu postignuti sporazum stranaka, </w:t>
      </w:r>
      <w:r w:rsidRPr="00D36097" w:rsidR="009C5DE6">
        <w:rPr>
          <w:color w:val="auto"/>
        </w:rPr>
        <w:t>sud je odlučio kao u izreci ove privremene mjere iz slijedećih razloga.</w:t>
      </w:r>
    </w:p>
    <w:p w:rsidR="00F33B1B" w:rsidP="00FA65D7" w:rsidRDefault="00F33B1B" w14:paraId="6A378E86" w14:textId="77777777">
      <w:pPr>
        <w:pStyle w:val="Bezproreda"/>
        <w:jc w:val="both"/>
      </w:pPr>
    </w:p>
    <w:p w:rsidR="00F33B1B" w:rsidP="00FA65D7" w:rsidRDefault="00525F97" w14:paraId="7063AAA8" w14:textId="77777777">
      <w:pPr>
        <w:pStyle w:val="Bezproreda"/>
        <w:jc w:val="both"/>
      </w:pPr>
      <w:r>
        <w:tab/>
        <w:t xml:space="preserve">9. </w:t>
      </w:r>
      <w:r w:rsidR="002979C0">
        <w:t xml:space="preserve">Nesporno je da su </w:t>
      </w:r>
      <w:proofErr w:type="spellStart"/>
      <w:r w:rsidR="002979C0">
        <w:t>predlagateljica</w:t>
      </w:r>
      <w:proofErr w:type="spellEnd"/>
      <w:r w:rsidR="002979C0">
        <w:t xml:space="preserve"> osiguranja i protivnik osiguranja roditelji zajedničkog mal.</w:t>
      </w:r>
      <w:r>
        <w:t xml:space="preserve"> </w:t>
      </w:r>
      <w:r w:rsidR="002979C0">
        <w:t xml:space="preserve">djeteta  </w:t>
      </w:r>
      <w:r w:rsidR="00AC3C43">
        <w:t xml:space="preserve">L. V. </w:t>
      </w:r>
      <w:r w:rsidR="002979C0">
        <w:t xml:space="preserve">rođenog  </w:t>
      </w:r>
      <w:r w:rsidR="00AC3C43">
        <w:t>………..</w:t>
      </w:r>
      <w:r w:rsidR="002979C0">
        <w:t>, te da roditelji ne žive zajedno, da mal.</w:t>
      </w:r>
      <w:r>
        <w:t xml:space="preserve"> </w:t>
      </w:r>
      <w:r w:rsidR="002979C0">
        <w:t>dijete stanuje s majkom i nastavno tome trebalo je privremenom mjerom regulirati s kojim će roditeljem mal.</w:t>
      </w:r>
      <w:r>
        <w:t xml:space="preserve"> </w:t>
      </w:r>
      <w:r w:rsidR="002979C0">
        <w:t>dijete stanovati, osobne odnose mal.</w:t>
      </w:r>
      <w:r>
        <w:t xml:space="preserve"> </w:t>
      </w:r>
      <w:r w:rsidR="002979C0">
        <w:t>djeteta s drugim roditeljem i visinu novčanog doprinosa za uzdržavanje mal.</w:t>
      </w:r>
      <w:r>
        <w:t xml:space="preserve"> </w:t>
      </w:r>
      <w:r w:rsidR="002979C0">
        <w:t>djeteta, u ovom slučaju oca jer je isti suglasan da mal.</w:t>
      </w:r>
      <w:r>
        <w:t xml:space="preserve"> </w:t>
      </w:r>
      <w:r w:rsidR="002979C0">
        <w:t xml:space="preserve">dijete stanuje s majkom. </w:t>
      </w:r>
    </w:p>
    <w:p w:rsidR="002979C0" w:rsidP="00FA65D7" w:rsidRDefault="002979C0" w14:paraId="3A96D229" w14:textId="77777777">
      <w:pPr>
        <w:pStyle w:val="Bezproreda"/>
        <w:jc w:val="both"/>
      </w:pPr>
    </w:p>
    <w:p w:rsidR="00EA223E" w:rsidP="00FA65D7" w:rsidRDefault="00525F97" w14:paraId="470954B9" w14:textId="77777777">
      <w:pPr>
        <w:pStyle w:val="Bezproreda"/>
        <w:jc w:val="both"/>
      </w:pPr>
      <w:r>
        <w:tab/>
        <w:t xml:space="preserve">10. </w:t>
      </w:r>
      <w:r w:rsidR="002979C0">
        <w:t xml:space="preserve">Sud je u uvodom dijelu  postupka zatražio i pribavio od nadležnog HZSR PU </w:t>
      </w:r>
      <w:r w:rsidR="00AC3C43">
        <w:t xml:space="preserve">S. </w:t>
      </w:r>
      <w:r w:rsidR="00EA223E">
        <w:t xml:space="preserve">da dostave sudu mišljenje na naprijed navedene okolnosti. Pregledom istog datiranog sa </w:t>
      </w:r>
      <w:r w:rsidR="00AC3C43">
        <w:t>……..</w:t>
      </w:r>
      <w:r w:rsidR="00EA223E">
        <w:t>.</w:t>
      </w:r>
      <w:r w:rsidR="004A7477">
        <w:t>g razvidno je da su podaci dobiveni iz višekratnih razgovora s predmetnim r</w:t>
      </w:r>
      <w:r w:rsidR="00EA223E">
        <w:t>oditeljima</w:t>
      </w:r>
      <w:r w:rsidR="004A7477">
        <w:t xml:space="preserve">, </w:t>
      </w:r>
      <w:r w:rsidR="00EA223E">
        <w:t xml:space="preserve">terenskim </w:t>
      </w:r>
      <w:r w:rsidR="004A7477">
        <w:t>izvidom u obitelj gdje</w:t>
      </w:r>
      <w:r w:rsidR="00EA223E">
        <w:t xml:space="preserve"> žive, više razgovora sa </w:t>
      </w:r>
      <w:proofErr w:type="spellStart"/>
      <w:r w:rsidR="00EA223E">
        <w:t>mldb</w:t>
      </w:r>
      <w:proofErr w:type="spellEnd"/>
      <w:r w:rsidR="00EA223E">
        <w:t xml:space="preserve">. djetetom, uvidom u </w:t>
      </w:r>
      <w:proofErr w:type="spellStart"/>
      <w:r w:rsidR="00EA223E">
        <w:t>socioanamnestičke</w:t>
      </w:r>
      <w:proofErr w:type="spellEnd"/>
      <w:r w:rsidR="00EA223E">
        <w:t xml:space="preserve"> podatke, uvidom u nalaz i mišljenje psihologa te ostale prikupljene podatke u spisu.</w:t>
      </w:r>
      <w:r w:rsidR="004A7477">
        <w:t xml:space="preserve"> Tako su podaci da je </w:t>
      </w:r>
      <w:proofErr w:type="spellStart"/>
      <w:r w:rsidR="004A7477">
        <w:t>predlagateljica</w:t>
      </w:r>
      <w:proofErr w:type="spellEnd"/>
      <w:r w:rsidR="004A7477">
        <w:t xml:space="preserve"> osiguranja, majka djeteta rođena </w:t>
      </w:r>
      <w:r w:rsidR="00AC3C43">
        <w:t>………</w:t>
      </w:r>
      <w:r w:rsidR="004A7477">
        <w:t>. g</w:t>
      </w:r>
      <w:r w:rsidR="00EA223E">
        <w:t xml:space="preserve"> završila četverogodišnji program srednje škole za </w:t>
      </w:r>
      <w:r w:rsidR="00EA223E">
        <w:lastRenderedPageBreak/>
        <w:t>zanimanje kuhar</w:t>
      </w:r>
      <w:r w:rsidR="004A7477">
        <w:t>, trenutno  zaposlena preko projekta</w:t>
      </w:r>
      <w:r w:rsidR="00EA223E">
        <w:t xml:space="preserve"> „</w:t>
      </w:r>
      <w:r w:rsidR="00AC3C43">
        <w:t>Z.</w:t>
      </w:r>
      <w:r w:rsidR="00EA223E">
        <w:t xml:space="preserve">” te </w:t>
      </w:r>
      <w:r w:rsidR="004A7477">
        <w:t xml:space="preserve">da </w:t>
      </w:r>
      <w:r w:rsidR="00EA223E">
        <w:t xml:space="preserve">se u slobodno vrijeme bavi masažama. Od primarne obitelji </w:t>
      </w:r>
      <w:r w:rsidR="004A7477">
        <w:t>da ima majku, sestru i brata, da joj je otac preminuo, majka u mirovini, sestra i brat s obiteljima žive. Istakla</w:t>
      </w:r>
      <w:r w:rsidR="00EA223E">
        <w:t xml:space="preserve"> da</w:t>
      </w:r>
      <w:r w:rsidR="004A7477">
        <w:t xml:space="preserve"> </w:t>
      </w:r>
      <w:r w:rsidR="00EA223E">
        <w:t>j</w:t>
      </w:r>
      <w:r w:rsidR="004A7477">
        <w:t>e u dobrim odnosima sa obitelji, da je opisala svoje djetin</w:t>
      </w:r>
      <w:r w:rsidR="00EA223E">
        <w:t>jst</w:t>
      </w:r>
      <w:r w:rsidR="004A7477">
        <w:t xml:space="preserve">vo i odrastanje kao </w:t>
      </w:r>
      <w:r w:rsidR="00EA223E">
        <w:t>bezbrižno uz punu podršku i brigu roditelja.</w:t>
      </w:r>
      <w:r w:rsidR="004A7477">
        <w:t xml:space="preserve"> Podaci su da je od </w:t>
      </w:r>
      <w:r w:rsidR="00AC3C43">
        <w:t>…</w:t>
      </w:r>
      <w:r w:rsidR="004A7477">
        <w:t xml:space="preserve"> do </w:t>
      </w:r>
      <w:r w:rsidR="00AC3C43">
        <w:t>…</w:t>
      </w:r>
      <w:r w:rsidR="004A7477">
        <w:t xml:space="preserve"> g</w:t>
      </w:r>
      <w:r w:rsidR="00EA223E">
        <w:t xml:space="preserve"> bil</w:t>
      </w:r>
      <w:r w:rsidR="004A7477">
        <w:t xml:space="preserve">a u braku sa </w:t>
      </w:r>
      <w:r w:rsidR="00AC3C43">
        <w:t>P. P.</w:t>
      </w:r>
      <w:r w:rsidR="004A7477">
        <w:t xml:space="preserve">, da je u tom braku </w:t>
      </w:r>
      <w:r w:rsidR="00EA223E">
        <w:t xml:space="preserve"> rođeno dvoje djece: </w:t>
      </w:r>
      <w:r w:rsidR="00AC3C43">
        <w:t xml:space="preserve">K. </w:t>
      </w:r>
      <w:r w:rsidR="00EA223E">
        <w:t xml:space="preserve">i </w:t>
      </w:r>
      <w:r w:rsidR="00AC3C43">
        <w:t>B.</w:t>
      </w:r>
      <w:r w:rsidR="00EA223E">
        <w:t xml:space="preserve">. </w:t>
      </w:r>
      <w:r w:rsidR="004A7477">
        <w:t xml:space="preserve">Da je navela da je navedeni </w:t>
      </w:r>
      <w:r w:rsidR="00AC3C43">
        <w:t xml:space="preserve">P. </w:t>
      </w:r>
      <w:r w:rsidR="00EA223E">
        <w:t xml:space="preserve">u </w:t>
      </w:r>
      <w:r w:rsidR="00AC3C43">
        <w:t xml:space="preserve">N. </w:t>
      </w:r>
      <w:r w:rsidR="00EA223E">
        <w:t xml:space="preserve">te da su u urednim odnosima. </w:t>
      </w:r>
      <w:r w:rsidR="004A7477">
        <w:t xml:space="preserve">Podaci za njenu kćer </w:t>
      </w:r>
      <w:r w:rsidR="00AC3C43">
        <w:t xml:space="preserve">K. P. </w:t>
      </w:r>
      <w:r w:rsidR="004A7477">
        <w:t xml:space="preserve">da je rođena </w:t>
      </w:r>
      <w:r w:rsidR="00AC3C43">
        <w:t>…</w:t>
      </w:r>
      <w:r w:rsidR="004A7477">
        <w:t xml:space="preserve">. g, </w:t>
      </w:r>
      <w:r w:rsidR="00EA223E">
        <w:t xml:space="preserve">magistar mikrobne biotehnologije, povremeno zaposlena, stanuje s majkom i bratom. </w:t>
      </w:r>
      <w:r w:rsidR="004A7477">
        <w:t xml:space="preserve">Druga kćer </w:t>
      </w:r>
      <w:r w:rsidR="00AC3C43">
        <w:t>B. K.</w:t>
      </w:r>
      <w:r w:rsidR="004A7477">
        <w:t xml:space="preserve">, rođena </w:t>
      </w:r>
      <w:r w:rsidR="00AC3C43">
        <w:t>…</w:t>
      </w:r>
      <w:r w:rsidR="004A7477">
        <w:t>.g,</w:t>
      </w:r>
      <w:r w:rsidR="00EA223E">
        <w:t xml:space="preserve"> završila studij za digitalni marketing, udata, stanuje u </w:t>
      </w:r>
      <w:r w:rsidR="00AC3C43">
        <w:t>S.</w:t>
      </w:r>
      <w:r w:rsidR="00EA223E">
        <w:t xml:space="preserve">, ima 1 dijete, trenutno na porodiljnom dopustu. </w:t>
      </w:r>
      <w:r w:rsidR="004A7477">
        <w:t xml:space="preserve">Podaci su da je </w:t>
      </w:r>
      <w:proofErr w:type="spellStart"/>
      <w:r w:rsidR="004A7477">
        <w:t>predlagateljica</w:t>
      </w:r>
      <w:proofErr w:type="spellEnd"/>
      <w:r w:rsidR="004A7477">
        <w:t xml:space="preserve"> navela da je u </w:t>
      </w:r>
      <w:r w:rsidR="00EA223E">
        <w:t xml:space="preserve">jako dobrim odnosima sa kćerima, kao i one s </w:t>
      </w:r>
      <w:r w:rsidR="004A7477">
        <w:t>mal.</w:t>
      </w:r>
      <w:r>
        <w:t xml:space="preserve"> </w:t>
      </w:r>
      <w:r w:rsidR="00AC3C43">
        <w:t>L.</w:t>
      </w:r>
      <w:r w:rsidR="004A7477">
        <w:t xml:space="preserve">, te su podaci da ista </w:t>
      </w:r>
      <w:r w:rsidR="00EA223E">
        <w:t xml:space="preserve">negira postojanje ovisnosti, kao i zdravstvene probleme, isto </w:t>
      </w:r>
      <w:r w:rsidR="004A7477">
        <w:t xml:space="preserve">je </w:t>
      </w:r>
      <w:r w:rsidR="00EA223E">
        <w:t>potvrđeno dopisom liječnika.</w:t>
      </w:r>
      <w:r w:rsidR="004A7477">
        <w:t xml:space="preserve"> Podaci su da stanuje u </w:t>
      </w:r>
      <w:r w:rsidR="00EA223E">
        <w:t xml:space="preserve">podstanarskom stanu na </w:t>
      </w:r>
      <w:r w:rsidR="004A7477">
        <w:t xml:space="preserve">adresi </w:t>
      </w:r>
      <w:r w:rsidR="00AC3C43">
        <w:t>T. ..</w:t>
      </w:r>
      <w:r w:rsidR="004A7477">
        <w:t xml:space="preserve">, </w:t>
      </w:r>
      <w:r w:rsidR="00AC3C43">
        <w:t>S.</w:t>
      </w:r>
      <w:r w:rsidR="004A7477">
        <w:t>, adekvatnih stambenih uvjeta osim što se ista</w:t>
      </w:r>
      <w:r w:rsidR="00EA223E">
        <w:t xml:space="preserve"> žali na vlagu u stanu no to uredno rješava sa potrebnim sredstvima. U potrazi je za drugim stanom. Spavaću sobu </w:t>
      </w:r>
      <w:r w:rsidR="004A7477">
        <w:t xml:space="preserve">ista </w:t>
      </w:r>
      <w:r w:rsidR="00EA223E">
        <w:t>dijeli</w:t>
      </w:r>
      <w:r w:rsidR="004A7477">
        <w:t xml:space="preserve"> sa mal.</w:t>
      </w:r>
      <w:r>
        <w:t xml:space="preserve"> </w:t>
      </w:r>
      <w:r w:rsidR="00AC3C43">
        <w:t xml:space="preserve">L. </w:t>
      </w:r>
      <w:r w:rsidR="00EA223E">
        <w:t xml:space="preserve">dok sestra </w:t>
      </w:r>
      <w:r w:rsidR="00AC3C43">
        <w:t xml:space="preserve">K. </w:t>
      </w:r>
      <w:r w:rsidR="00EA223E">
        <w:t>spava u dnevnom boravku.</w:t>
      </w:r>
      <w:r>
        <w:t xml:space="preserve"> </w:t>
      </w:r>
      <w:r w:rsidR="004A7477">
        <w:t xml:space="preserve">Podaci su da je </w:t>
      </w:r>
      <w:proofErr w:type="spellStart"/>
      <w:r w:rsidR="004A7477">
        <w:t>predlagateljica</w:t>
      </w:r>
      <w:proofErr w:type="spellEnd"/>
      <w:r w:rsidR="004A7477">
        <w:t xml:space="preserve"> prilikom obrade bila uredne </w:t>
      </w:r>
      <w:r w:rsidR="00EA223E">
        <w:t xml:space="preserve">orijentacije i pažnje kao i misaonog tijeka. Kroz razgovor </w:t>
      </w:r>
      <w:r w:rsidR="004A7477">
        <w:t xml:space="preserve">da </w:t>
      </w:r>
      <w:r w:rsidR="00EA223E">
        <w:t xml:space="preserve">stalno verbalizira spremnost na dogovor o skrbi za dijete, ali i potencira dosadašnju nezainteresiranost oca za dijete i njegove potrebe. </w:t>
      </w:r>
      <w:r w:rsidR="004A7477">
        <w:t>Podaci su da s</w:t>
      </w:r>
      <w:r w:rsidR="00EA223E">
        <w:t>matra da je otac postupak pokrenuo kao bi izbjegavao plaćanje alimentacije iako je nejasno kako.</w:t>
      </w:r>
      <w:r>
        <w:t xml:space="preserve"> </w:t>
      </w:r>
      <w:r w:rsidR="004A7477">
        <w:t>Podaci su da ista na te</w:t>
      </w:r>
      <w:r w:rsidR="00EA223E">
        <w:t>stu intelektualn</w:t>
      </w:r>
      <w:r w:rsidR="004A7477">
        <w:t xml:space="preserve">ih sposobnosti postiže rezultat u razini prosjeka, da su na </w:t>
      </w:r>
      <w:r w:rsidR="00EA223E">
        <w:t>upitnicima EPQ i CROWN-CRIPS rez</w:t>
      </w:r>
      <w:r w:rsidR="004A7477">
        <w:t xml:space="preserve">ultati bez značajnih odstupanja, da ista na profilu indeksa emocija </w:t>
      </w:r>
      <w:r w:rsidR="00EA223E">
        <w:t>sebe opisuje kao društveniju osobu, pomalo sugestibilnu i sklonu stvari sagle</w:t>
      </w:r>
      <w:r w:rsidR="004A7477">
        <w:t xml:space="preserve">davati na osnovu vanjskog dojma, da nije </w:t>
      </w:r>
      <w:r w:rsidR="00EA223E">
        <w:t>sklona promje</w:t>
      </w:r>
      <w:r w:rsidR="004A7477">
        <w:t xml:space="preserve">nama i nevoljko prihvaća novine, da nije impulzivna u reakcijama, da je nešto  veći rezultat dobiven </w:t>
      </w:r>
      <w:r w:rsidR="00EA223E">
        <w:t xml:space="preserve"> na skali depresivnosti što može biti posljedica svrhe obrade i trenutne obiteljske situacije.</w:t>
      </w:r>
    </w:p>
    <w:p w:rsidR="004A7477" w:rsidP="00FA65D7" w:rsidRDefault="004A7477" w14:paraId="4C041147" w14:textId="77777777">
      <w:pPr>
        <w:pStyle w:val="Bezproreda"/>
        <w:jc w:val="both"/>
      </w:pPr>
    </w:p>
    <w:p w:rsidR="00EA223E" w:rsidP="00FA65D7" w:rsidRDefault="00525F97" w14:paraId="5317A2FD" w14:textId="77777777">
      <w:pPr>
        <w:pStyle w:val="Bezproreda"/>
        <w:jc w:val="both"/>
      </w:pPr>
      <w:r>
        <w:tab/>
        <w:t xml:space="preserve">11. </w:t>
      </w:r>
      <w:r w:rsidR="004A7477">
        <w:t xml:space="preserve">Prema socijalnoj anamnezi , predmetni otac djeteta je rođen  </w:t>
      </w:r>
      <w:r w:rsidR="00AC3C43">
        <w:t>…..</w:t>
      </w:r>
      <w:r w:rsidR="004A7477">
        <w:t>. g,</w:t>
      </w:r>
      <w:r>
        <w:t xml:space="preserve"> </w:t>
      </w:r>
      <w:r w:rsidR="004A7477">
        <w:t xml:space="preserve">pohađao </w:t>
      </w:r>
      <w:r w:rsidR="00EA223E">
        <w:t xml:space="preserve">poljoprivrednu srednju školu te se kasnije prekvalificirao za profesionalnog vozača. </w:t>
      </w:r>
      <w:r w:rsidR="004A7477">
        <w:t>Podaci su da je naveo da ima ok</w:t>
      </w:r>
      <w:r w:rsidR="00EA223E">
        <w:t xml:space="preserve">o 37 godina radnog staža. Posljednjih 18 godina </w:t>
      </w:r>
      <w:r w:rsidR="004A7477">
        <w:t xml:space="preserve">da </w:t>
      </w:r>
      <w:r w:rsidR="00EA223E">
        <w:t xml:space="preserve">živi i radi u </w:t>
      </w:r>
      <w:proofErr w:type="spellStart"/>
      <w:r w:rsidR="00AC3C43">
        <w:t>N.</w:t>
      </w:r>
      <w:r w:rsidR="00EA223E">
        <w:t>,</w:t>
      </w:r>
      <w:r w:rsidR="004A7477">
        <w:t>da</w:t>
      </w:r>
      <w:proofErr w:type="spellEnd"/>
      <w:r w:rsidR="004A7477">
        <w:t xml:space="preserve"> je</w:t>
      </w:r>
      <w:r w:rsidR="00EA223E">
        <w:t xml:space="preserve"> trenutno zaposlen u vlastitoj građevinskoj firmi koja se bavi unutarnj</w:t>
      </w:r>
      <w:r w:rsidR="004A7477">
        <w:t>im uređenjem stambenih prostora,</w:t>
      </w:r>
      <w:r>
        <w:t xml:space="preserve"> </w:t>
      </w:r>
      <w:r w:rsidR="004A7477">
        <w:t xml:space="preserve">da od </w:t>
      </w:r>
      <w:r w:rsidR="00EA223E">
        <w:t>primarne ob</w:t>
      </w:r>
      <w:r w:rsidR="004A7477">
        <w:t xml:space="preserve">itelj ima majku, brata i sestru, da mu je majka u mirovini </w:t>
      </w:r>
      <w:r w:rsidR="00EA223E">
        <w:t xml:space="preserve">, polupokretna </w:t>
      </w:r>
      <w:r w:rsidR="004A7477">
        <w:t xml:space="preserve">da </w:t>
      </w:r>
      <w:r w:rsidR="00EA223E">
        <w:t>joj cijela obitelj pomaže.</w:t>
      </w:r>
      <w:r w:rsidR="004A7477">
        <w:t xml:space="preserve"> Da mu je otac preminuo, da mu je s</w:t>
      </w:r>
      <w:r w:rsidR="00EA223E">
        <w:t>estra</w:t>
      </w:r>
      <w:r w:rsidR="004A7477">
        <w:t xml:space="preserve"> udana i stanuje u </w:t>
      </w:r>
      <w:r w:rsidR="00AC3C43">
        <w:t>S.</w:t>
      </w:r>
      <w:r w:rsidR="004A7477">
        <w:t xml:space="preserve">, da mu je brat oženjen i </w:t>
      </w:r>
      <w:r w:rsidR="00EA223E">
        <w:t xml:space="preserve">stanuje </w:t>
      </w:r>
      <w:r w:rsidR="004A7477">
        <w:t xml:space="preserve">u </w:t>
      </w:r>
      <w:r w:rsidR="00AC3C43">
        <w:t>B.</w:t>
      </w:r>
      <w:r w:rsidR="004A7477">
        <w:t xml:space="preserve">. Podaci su da je naveo da je u </w:t>
      </w:r>
      <w:r w:rsidR="00EA223E">
        <w:t>dobrim</w:t>
      </w:r>
      <w:r w:rsidR="004A7477">
        <w:t xml:space="preserve"> odnosima sa primarnom obitelji te da negira </w:t>
      </w:r>
      <w:r w:rsidR="00EA223E">
        <w:t xml:space="preserve">postojanje ovisnosti kao i zdravstvene probleme. </w:t>
      </w:r>
      <w:r w:rsidR="001D5FA5">
        <w:t xml:space="preserve">Podaci su da je od </w:t>
      </w:r>
      <w:r w:rsidR="00AC3C43">
        <w:t>….</w:t>
      </w:r>
      <w:r w:rsidR="001D5FA5">
        <w:t xml:space="preserve">.g do </w:t>
      </w:r>
      <w:r w:rsidR="00AC3C43">
        <w:t>…</w:t>
      </w:r>
      <w:r w:rsidR="001D5FA5">
        <w:t xml:space="preserve">.g </w:t>
      </w:r>
      <w:r w:rsidR="00EA223E">
        <w:t xml:space="preserve">bio u braku sa </w:t>
      </w:r>
      <w:r w:rsidR="00AC3C43">
        <w:t>M. V.</w:t>
      </w:r>
      <w:r w:rsidR="00EA223E">
        <w:t>, r</w:t>
      </w:r>
      <w:r w:rsidR="001D5FA5">
        <w:t xml:space="preserve">. </w:t>
      </w:r>
      <w:r w:rsidR="00AC3C43">
        <w:t>Č.</w:t>
      </w:r>
      <w:r w:rsidR="001D5FA5">
        <w:t xml:space="preserve">, da je naveo da je taj </w:t>
      </w:r>
      <w:r w:rsidR="00EA223E">
        <w:t>brak „</w:t>
      </w:r>
      <w:r w:rsidR="001D5FA5">
        <w:t xml:space="preserve">papirnato” okončan 2021.g a da je godinama unatrag bio fizički okončan, da je u tom braku </w:t>
      </w:r>
      <w:r w:rsidR="00EA223E">
        <w:t>rođeno tro</w:t>
      </w:r>
      <w:r w:rsidR="001D5FA5">
        <w:t xml:space="preserve">je djece: </w:t>
      </w:r>
      <w:r w:rsidR="00AC3C43">
        <w:t>F.</w:t>
      </w:r>
      <w:r w:rsidR="001D5FA5">
        <w:t xml:space="preserve">, </w:t>
      </w:r>
      <w:r w:rsidR="00AC3C43">
        <w:t xml:space="preserve">D. </w:t>
      </w:r>
      <w:r w:rsidR="001D5FA5">
        <w:t xml:space="preserve">i </w:t>
      </w:r>
      <w:proofErr w:type="spellStart"/>
      <w:r w:rsidR="00AC3C43">
        <w:t>I</w:t>
      </w:r>
      <w:proofErr w:type="spellEnd"/>
      <w:r w:rsidR="00AC3C43">
        <w:t>.</w:t>
      </w:r>
      <w:r w:rsidR="001D5FA5">
        <w:t xml:space="preserve">, da je naveo da sa bivšom suprugom nema </w:t>
      </w:r>
      <w:r w:rsidR="00EA223E">
        <w:t xml:space="preserve">kontakt, dok </w:t>
      </w:r>
      <w:r w:rsidR="001D5FA5">
        <w:t xml:space="preserve">da </w:t>
      </w:r>
      <w:r w:rsidR="00EA223E">
        <w:t xml:space="preserve">su s djecom oba roditelja u jako dobrim odnosima. </w:t>
      </w:r>
      <w:r w:rsidR="00FA65D7">
        <w:t xml:space="preserve">Podaci su da mu je sin </w:t>
      </w:r>
      <w:r w:rsidR="00AC3C43">
        <w:t xml:space="preserve">F. V. </w:t>
      </w:r>
      <w:r w:rsidR="00FA65D7">
        <w:t xml:space="preserve">rođen </w:t>
      </w:r>
      <w:r w:rsidR="00AC3C43">
        <w:t>…..</w:t>
      </w:r>
      <w:r w:rsidR="00FA65D7">
        <w:t xml:space="preserve">. g, </w:t>
      </w:r>
      <w:proofErr w:type="spellStart"/>
      <w:r w:rsidR="00EA223E">
        <w:t>kineziterapeut</w:t>
      </w:r>
      <w:proofErr w:type="spellEnd"/>
      <w:r w:rsidR="00EA223E">
        <w:t xml:space="preserve">, ima vlastiti obrt, oženjen, ima troje djece, stanuje u </w:t>
      </w:r>
      <w:r w:rsidR="00AC3C43">
        <w:t>B.</w:t>
      </w:r>
      <w:r w:rsidR="00EA223E">
        <w:t xml:space="preserve">. </w:t>
      </w:r>
      <w:r w:rsidR="00FA65D7">
        <w:t xml:space="preserve">Da mu je drugi sin </w:t>
      </w:r>
      <w:r w:rsidR="00AC3C43">
        <w:t xml:space="preserve">D. V. </w:t>
      </w:r>
      <w:r w:rsidR="00FA65D7">
        <w:t xml:space="preserve">rođen </w:t>
      </w:r>
      <w:r w:rsidR="00AC3C43">
        <w:t>……</w:t>
      </w:r>
      <w:r w:rsidR="00FA65D7">
        <w:t>.g,</w:t>
      </w:r>
      <w:r w:rsidR="00EA223E">
        <w:t xml:space="preserve"> fizioterapeut, zaposlen u struci te radi u </w:t>
      </w:r>
      <w:r w:rsidR="00AC3C43">
        <w:t xml:space="preserve">S. </w:t>
      </w:r>
      <w:r w:rsidR="00EA223E">
        <w:t xml:space="preserve">i </w:t>
      </w:r>
      <w:r w:rsidR="00AC3C43">
        <w:t>M.</w:t>
      </w:r>
      <w:r w:rsidR="00EA223E">
        <w:t xml:space="preserve">, neoženjen, stanuje s bakom po ocu u </w:t>
      </w:r>
      <w:r w:rsidR="00AC3C43">
        <w:t>B.</w:t>
      </w:r>
      <w:r w:rsidR="00EA223E">
        <w:t xml:space="preserve">. </w:t>
      </w:r>
      <w:r w:rsidR="00FA65D7">
        <w:t xml:space="preserve">Da mu je treći sin </w:t>
      </w:r>
      <w:r w:rsidR="00AC3C43">
        <w:t xml:space="preserve">I. V. </w:t>
      </w:r>
      <w:r w:rsidR="00FA65D7">
        <w:t xml:space="preserve">rođen </w:t>
      </w:r>
      <w:r w:rsidR="00AC3C43">
        <w:t>…..</w:t>
      </w:r>
      <w:r w:rsidR="00FA65D7">
        <w:t xml:space="preserve">.g, </w:t>
      </w:r>
      <w:r w:rsidR="00EA223E">
        <w:t xml:space="preserve"> završio srednju ekonomsku te dodatno obrazovanje za rukovodioca građevinskim strojevima, zaposlen u struci u </w:t>
      </w:r>
      <w:r w:rsidR="00AC3C43">
        <w:t>N.</w:t>
      </w:r>
      <w:r w:rsidR="00EA223E">
        <w:t xml:space="preserve">, </w:t>
      </w:r>
      <w:r w:rsidR="00FA65D7">
        <w:t>da je svaki tjedan u Hrvatskoj, oženjen,</w:t>
      </w:r>
      <w:r>
        <w:t xml:space="preserve"> </w:t>
      </w:r>
      <w:r w:rsidR="00EA223E">
        <w:t xml:space="preserve">očekuje dijete, stanuje u </w:t>
      </w:r>
      <w:r w:rsidR="00AC3C43">
        <w:t xml:space="preserve">B. </w:t>
      </w:r>
      <w:r w:rsidR="00EA223E">
        <w:t xml:space="preserve">u </w:t>
      </w:r>
      <w:r w:rsidR="00FA65D7">
        <w:t xml:space="preserve">očevoj kući, no sebi gradi kuću. Podaci su da je </w:t>
      </w:r>
      <w:r w:rsidR="00AC3C43">
        <w:t xml:space="preserve">J. </w:t>
      </w:r>
      <w:r w:rsidR="00FA65D7">
        <w:t xml:space="preserve">oženjen za </w:t>
      </w:r>
      <w:r w:rsidR="00AC3C43">
        <w:t>N. V.</w:t>
      </w:r>
      <w:r w:rsidR="00FA65D7">
        <w:t xml:space="preserve">, da su brak </w:t>
      </w:r>
      <w:r w:rsidR="00EA223E">
        <w:t>sklopili prije 4 god</w:t>
      </w:r>
      <w:r w:rsidR="00FA65D7">
        <w:t xml:space="preserve">ine, te nemaju zajedničke djece i da je ista rođena </w:t>
      </w:r>
      <w:r w:rsidR="00EA223E">
        <w:t>1978.</w:t>
      </w:r>
      <w:r w:rsidR="00FA65D7">
        <w:t xml:space="preserve">g, sanitarni tehničar i da radi u </w:t>
      </w:r>
      <w:r w:rsidR="00AC3C43">
        <w:t xml:space="preserve">N. </w:t>
      </w:r>
      <w:r w:rsidR="00FA65D7">
        <w:t>u domu za starije i nemoćne, da ista ima sina od 27 g</w:t>
      </w:r>
      <w:r w:rsidR="00EA223E">
        <w:t xml:space="preserve"> iz </w:t>
      </w:r>
      <w:r w:rsidR="00FA65D7">
        <w:t xml:space="preserve">svog </w:t>
      </w:r>
      <w:r w:rsidR="00EA223E">
        <w:t>prvog braka s kojim je u dobrim odnosima.</w:t>
      </w:r>
      <w:r w:rsidR="00FA65D7">
        <w:t xml:space="preserve"> Podaci su da </w:t>
      </w:r>
      <w:r w:rsidR="00AC3C43">
        <w:t xml:space="preserve">J. </w:t>
      </w:r>
      <w:r w:rsidR="00FA65D7">
        <w:t xml:space="preserve">i </w:t>
      </w:r>
      <w:r w:rsidR="00AC3C43">
        <w:t xml:space="preserve">N. </w:t>
      </w:r>
      <w:r w:rsidR="00EA223E">
        <w:t xml:space="preserve">stanuju u podstanarskom stanu u </w:t>
      </w:r>
      <w:r w:rsidR="00AC3C43">
        <w:t xml:space="preserve">N. </w:t>
      </w:r>
      <w:r w:rsidR="00EA223E">
        <w:t xml:space="preserve">u gradu </w:t>
      </w:r>
      <w:r w:rsidR="00AC3C43">
        <w:t>L.</w:t>
      </w:r>
      <w:r w:rsidR="00FA65D7">
        <w:t>, da je predmetni otac stručnom timu Zavoda pokazao f</w:t>
      </w:r>
      <w:r w:rsidR="00EA223E">
        <w:t>o</w:t>
      </w:r>
      <w:r w:rsidR="00FA65D7">
        <w:t>to</w:t>
      </w:r>
      <w:r w:rsidR="00EA223E">
        <w:t>grafije</w:t>
      </w:r>
      <w:r w:rsidR="00FA65D7">
        <w:t xml:space="preserve"> tog</w:t>
      </w:r>
      <w:r w:rsidR="00EA223E">
        <w:t xml:space="preserve"> stana</w:t>
      </w:r>
      <w:r w:rsidR="00FA65D7">
        <w:t xml:space="preserve"> urednih </w:t>
      </w:r>
      <w:r w:rsidR="00FA65D7">
        <w:lastRenderedPageBreak/>
        <w:t xml:space="preserve">stambenih uvjeta. Podaci su da je predmetni otac stručnom timu zavoda naveo mu je </w:t>
      </w:r>
      <w:r w:rsidR="00EA223E">
        <w:t>plan kroz narednih par godina vratiti se živjeti u Hrvatsku.</w:t>
      </w:r>
      <w:r w:rsidR="00FA65D7">
        <w:t xml:space="preserve"> Podaci su da je u obavljenom razgovoru bio sklon optuživati predmetnu majku zajedničkog djeteta za neadekvatnu skrb za dijete, da je isti na p</w:t>
      </w:r>
      <w:r w:rsidR="00EA223E">
        <w:t>itanja ka</w:t>
      </w:r>
      <w:r w:rsidR="00FA65D7">
        <w:t xml:space="preserve">da i koliko vida dijete odgovorio stručnom timu zavoda da su na strani majke i žena općenito i da kada mu je </w:t>
      </w:r>
      <w:r w:rsidR="00EA223E">
        <w:t xml:space="preserve">skrenuta pažnja da je premalo vremena provodio s djetetom, </w:t>
      </w:r>
      <w:r w:rsidR="00FA65D7">
        <w:t xml:space="preserve">da tada </w:t>
      </w:r>
      <w:r w:rsidR="00EA223E">
        <w:t>nalazi izlike i pravda se.</w:t>
      </w:r>
      <w:r w:rsidR="00FA65D7">
        <w:t xml:space="preserve"> Podaci su da je na </w:t>
      </w:r>
      <w:r w:rsidR="00EA223E">
        <w:t>testu intelektualnih sposobnosti dobiven</w:t>
      </w:r>
      <w:r w:rsidR="00FA65D7">
        <w:t xml:space="preserve"> za istog</w:t>
      </w:r>
      <w:r w:rsidR="00EA223E">
        <w:t xml:space="preserve"> prosječan rezul</w:t>
      </w:r>
      <w:r w:rsidR="00FA65D7">
        <w:t xml:space="preserve">tat, da je na upitnicima </w:t>
      </w:r>
      <w:r w:rsidR="00EA223E">
        <w:t xml:space="preserve"> ličnosti </w:t>
      </w:r>
      <w:r w:rsidR="00FA65D7">
        <w:t xml:space="preserve">bez znakova patologije ličnosti, da isti na profilu  indeksu emocija </w:t>
      </w:r>
      <w:r w:rsidR="00EA223E">
        <w:t xml:space="preserve">sebe opisuje kao nešto društveniju osobu. </w:t>
      </w:r>
      <w:r w:rsidR="00FA65D7">
        <w:t xml:space="preserve">Podaci su da je sklon </w:t>
      </w:r>
      <w:r w:rsidR="00EA223E">
        <w:t>prihvaćanju, poslušan i p</w:t>
      </w:r>
      <w:r w:rsidR="00FA65D7">
        <w:t>omalo lakovjeran i sugestibilan, da nije sklon pustolovina, niti</w:t>
      </w:r>
      <w:r w:rsidR="00EA223E">
        <w:t xml:space="preserve"> impulzivan u reakcij</w:t>
      </w:r>
      <w:r w:rsidR="00FA65D7">
        <w:t xml:space="preserve">ama, da nevoljko proba nove stvari, da je oprezan </w:t>
      </w:r>
      <w:r w:rsidR="00EA223E">
        <w:t xml:space="preserve">i pažljiv, </w:t>
      </w:r>
      <w:r w:rsidR="00FA65D7">
        <w:t xml:space="preserve">da se </w:t>
      </w:r>
      <w:r w:rsidR="00EA223E">
        <w:t>brine da ne upadne u nevolje</w:t>
      </w:r>
      <w:r w:rsidR="00FA65D7">
        <w:t>, kao i što ljudi misle o njemu, da je nešto d</w:t>
      </w:r>
      <w:r w:rsidR="00EA223E">
        <w:t>epresivniji i neza</w:t>
      </w:r>
      <w:r w:rsidR="00FA65D7">
        <w:t xml:space="preserve">dovoljan nekim aspektima života, da je sklon </w:t>
      </w:r>
      <w:r w:rsidR="00EA223E">
        <w:t xml:space="preserve">biti nekritičan, </w:t>
      </w:r>
      <w:r w:rsidR="00FA65D7">
        <w:t>da je sklon u ispitnoj situaciji</w:t>
      </w:r>
      <w:r w:rsidR="00EA223E">
        <w:t xml:space="preserve"> pokazati</w:t>
      </w:r>
      <w:r w:rsidR="00FA65D7">
        <w:t xml:space="preserve"> se</w:t>
      </w:r>
      <w:r w:rsidR="00EA223E">
        <w:t xml:space="preserve"> u boljem svjetlu te </w:t>
      </w:r>
      <w:r w:rsidR="00FA65D7">
        <w:t xml:space="preserve">da </w:t>
      </w:r>
      <w:r w:rsidR="00EA223E">
        <w:t>ima potrebu za socijalnim odobravanjem.</w:t>
      </w:r>
    </w:p>
    <w:p w:rsidR="00FA65D7" w:rsidP="00EA223E" w:rsidRDefault="00FA65D7" w14:paraId="4CD4A7B7" w14:textId="77777777">
      <w:pPr>
        <w:pStyle w:val="Bezproreda"/>
      </w:pPr>
    </w:p>
    <w:p w:rsidR="00EA223E" w:rsidP="00877F4E" w:rsidRDefault="00525F97" w14:paraId="1532EF39" w14:textId="77777777">
      <w:pPr>
        <w:pStyle w:val="Bezproreda"/>
        <w:jc w:val="both"/>
      </w:pPr>
      <w:r>
        <w:tab/>
        <w:t xml:space="preserve">12. </w:t>
      </w:r>
      <w:r w:rsidR="00FA65D7">
        <w:t xml:space="preserve">Glede partnerskog odnosa predmetnih roditelja podaci su iz mišljenja stručnog tima zavoda da je započeo 2018.g </w:t>
      </w:r>
      <w:r w:rsidR="00EA223E">
        <w:t>prek</w:t>
      </w:r>
      <w:r w:rsidR="00FA65D7">
        <w:t xml:space="preserve">o poruka pa se nastavio i uživo, da je po </w:t>
      </w:r>
      <w:r w:rsidR="00EA223E">
        <w:t>riječ</w:t>
      </w:r>
      <w:r w:rsidR="00FA65D7">
        <w:t xml:space="preserve">ima </w:t>
      </w:r>
      <w:r w:rsidR="00AC3C43">
        <w:t>I.</w:t>
      </w:r>
      <w:r w:rsidR="00FA65D7">
        <w:t xml:space="preserve">, partnerski odnos prestao nakon ljeta </w:t>
      </w:r>
      <w:r w:rsidR="00AC3C43">
        <w:t>…</w:t>
      </w:r>
      <w:r w:rsidR="00FA65D7">
        <w:t>.g</w:t>
      </w:r>
      <w:r w:rsidR="00EA223E">
        <w:t xml:space="preserve">. </w:t>
      </w:r>
      <w:r w:rsidR="00FA65D7">
        <w:t>dok je Josip pak naveo</w:t>
      </w:r>
      <w:r w:rsidR="00EA223E">
        <w:t xml:space="preserve"> da je veza trajala oko godinu dana te da je više puta zvao </w:t>
      </w:r>
      <w:r w:rsidR="00AC3C43">
        <w:t xml:space="preserve">I. </w:t>
      </w:r>
      <w:r w:rsidR="00EA223E">
        <w:t xml:space="preserve">u </w:t>
      </w:r>
      <w:r w:rsidR="00AC3C43">
        <w:t xml:space="preserve">N. </w:t>
      </w:r>
      <w:r w:rsidR="00EA223E">
        <w:t xml:space="preserve">jer on nije za veze na daljinu. Iz razgovora sa roditeljima </w:t>
      </w:r>
      <w:r w:rsidR="00FA65D7">
        <w:t>stručni tim zavoda smatra da se može z</w:t>
      </w:r>
      <w:r w:rsidR="00EA223E">
        <w:t>aključiti da partnerski odnos nije bio ozbiljan i čvrst.</w:t>
      </w:r>
      <w:r w:rsidR="00FA65D7">
        <w:t xml:space="preserve"> Podaci su da se iz njihove partnerske veze rodio samo mal.</w:t>
      </w:r>
      <w:r>
        <w:t xml:space="preserve"> </w:t>
      </w:r>
      <w:r w:rsidR="00AC3C43">
        <w:t xml:space="preserve">L. </w:t>
      </w:r>
      <w:r w:rsidR="00FA65D7">
        <w:t>i da su oboje roditelja naveli da je trudnoća bila neplanirana. Dalje su podaci da je po</w:t>
      </w:r>
      <w:r w:rsidR="00EA223E">
        <w:t xml:space="preserve"> dogovoru</w:t>
      </w:r>
      <w:r w:rsidR="00FA65D7">
        <w:t xml:space="preserve"> zavoda</w:t>
      </w:r>
      <w:r w:rsidR="00EA223E">
        <w:t xml:space="preserve"> s majkom ( otac djeteta živi </w:t>
      </w:r>
      <w:r w:rsidR="00FA65D7">
        <w:t xml:space="preserve">i radi u Njemačkoj) obavljen </w:t>
      </w:r>
      <w:r w:rsidR="00EA223E">
        <w:t>ter</w:t>
      </w:r>
      <w:r w:rsidR="00FA65D7">
        <w:t>enski izvid u obitelj gdje mal.</w:t>
      </w:r>
      <w:r w:rsidR="00EA223E">
        <w:t xml:space="preserve"> dječak ž</w:t>
      </w:r>
      <w:r w:rsidR="00FA65D7">
        <w:t xml:space="preserve">ivi s majkom kojom prigodom je član stručnog </w:t>
      </w:r>
      <w:r w:rsidR="00B246E1">
        <w:t>tima zavoda obavio razgovor s mal.</w:t>
      </w:r>
      <w:r>
        <w:t xml:space="preserve"> </w:t>
      </w:r>
      <w:r w:rsidR="00B246E1">
        <w:t xml:space="preserve">djetetom u nazočnosti majke i da je i u prostorijama HZSR PU </w:t>
      </w:r>
      <w:r w:rsidR="00AC3C43">
        <w:t xml:space="preserve">S. </w:t>
      </w:r>
      <w:r w:rsidR="00B246E1">
        <w:t xml:space="preserve">i naknadno </w:t>
      </w:r>
      <w:r w:rsidR="00EA223E">
        <w:t xml:space="preserve">obavljen razgovor s </w:t>
      </w:r>
      <w:proofErr w:type="spellStart"/>
      <w:r w:rsidR="00EA223E">
        <w:t>mldb</w:t>
      </w:r>
      <w:proofErr w:type="spellEnd"/>
      <w:r w:rsidR="00EA223E">
        <w:t xml:space="preserve">. djetetom bez nazočnosti majke. </w:t>
      </w:r>
      <w:r w:rsidR="00B246E1">
        <w:t xml:space="preserve">Podaci su da je dijete </w:t>
      </w:r>
      <w:r w:rsidR="00EA223E">
        <w:t>upoznat</w:t>
      </w:r>
      <w:r w:rsidR="00B246E1">
        <w:t>o</w:t>
      </w:r>
      <w:r w:rsidR="00EA223E">
        <w:t xml:space="preserve"> sa svrhom razgovora</w:t>
      </w:r>
      <w:r w:rsidR="00B246E1">
        <w:t>, u skladu s godinama dana mu</w:t>
      </w:r>
      <w:r w:rsidR="00EA223E">
        <w:t xml:space="preserve"> mogućnost da izrazi svoje mišljenje o tome s kojim roditeljem želi živjeti i na koji način želi kontaktirati s roditeljem s kojim ne živi.</w:t>
      </w:r>
      <w:r w:rsidR="00B246E1">
        <w:t xml:space="preserve"> Dječak je  rođen </w:t>
      </w:r>
      <w:r w:rsidR="00AC3C43">
        <w:t>…….</w:t>
      </w:r>
      <w:r w:rsidR="00B246E1">
        <w:t>.g i u vrijeme izrade mišljenja stručnog tima pohađao p</w:t>
      </w:r>
      <w:r w:rsidR="00EA223E">
        <w:t>redškolsku ustanovu s produženim predškolskim boravkom. Ove godine je školski obveznik.</w:t>
      </w:r>
      <w:r w:rsidR="00B246E1">
        <w:t xml:space="preserve"> Podaci su da je isti dijete urednog psihofizičkog razvoja, da je operirao </w:t>
      </w:r>
      <w:r w:rsidR="00EA223E">
        <w:t>treći krajnik te dr</w:t>
      </w:r>
      <w:r w:rsidR="00B246E1">
        <w:t>ugih zdravstvenih smetnji nema, da je prije kratkog vremena počeo t</w:t>
      </w:r>
      <w:r w:rsidR="00EA223E">
        <w:t xml:space="preserve">renirati gimnastiku. </w:t>
      </w:r>
      <w:r w:rsidR="00B246E1">
        <w:t xml:space="preserve">Utvrđeno je da dječak od rođenja </w:t>
      </w:r>
      <w:r w:rsidR="00EA223E">
        <w:t>živi s majkom.</w:t>
      </w:r>
      <w:r w:rsidR="00B246E1">
        <w:t xml:space="preserve"> Utvrđeno je da iz izviješća ps</w:t>
      </w:r>
      <w:r w:rsidR="00EA223E">
        <w:t xml:space="preserve">ihologa predškolske ustanove </w:t>
      </w:r>
      <w:r w:rsidR="00B246E1">
        <w:t>je razvidno da je uspješno socijaliziran</w:t>
      </w:r>
      <w:r w:rsidR="00EA223E">
        <w:t xml:space="preserve"> u skupini vršnjaka, poštuje pravila skupine, prihvaća upute odgajatelja te trenutno nema prisutni</w:t>
      </w:r>
      <w:r w:rsidR="00B246E1">
        <w:t xml:space="preserve">h nepoželjnih oblika ponašanja te da u vrtić </w:t>
      </w:r>
      <w:r w:rsidR="00EA223E">
        <w:t>dolazi redovno i na vrijeme, dovode ga majka i sestra.</w:t>
      </w:r>
      <w:r w:rsidR="00B246E1">
        <w:t xml:space="preserve"> Podaci su dalje da u s</w:t>
      </w:r>
      <w:r w:rsidR="00EA223E">
        <w:t>vakodnevnim zadacima i aktivnosti sudjeluje kontinuirano, zada</w:t>
      </w:r>
      <w:r w:rsidR="00B246E1">
        <w:t xml:space="preserve">tke razumje i uspješno izvršava, da je povremeno </w:t>
      </w:r>
      <w:r w:rsidR="00EA223E">
        <w:t>prisutna motorička aktivnost koju izražava ne smireno i zna ponekad upotrebljavati neprimjeren rječnik, ali se na upozorenje brzo korigira.</w:t>
      </w:r>
      <w:r w:rsidR="00B246E1">
        <w:t xml:space="preserve"> Dalje su podaci da  mal.</w:t>
      </w:r>
      <w:r>
        <w:t xml:space="preserve"> </w:t>
      </w:r>
      <w:r w:rsidR="00B246E1">
        <w:t>dječak  oca viđa povremeno kada otac</w:t>
      </w:r>
      <w:r w:rsidR="00EA223E">
        <w:t xml:space="preserve"> dođe kući</w:t>
      </w:r>
      <w:r w:rsidR="00B246E1">
        <w:t xml:space="preserve"> na praznike ili godišnji odmor te u mišljenju stručnog tima zavoda stoji da dječak u to </w:t>
      </w:r>
      <w:r w:rsidR="00EA223E">
        <w:t>zadnje vrijeme s ocem provodi dio dana ili cijeli dan, ali ne ostaje na spavanju kod njega.</w:t>
      </w:r>
      <w:r w:rsidR="00B246E1">
        <w:t xml:space="preserve"> Dalje su podaci da je uočljiva </w:t>
      </w:r>
      <w:r w:rsidR="00EA223E">
        <w:t>emocionalna privrženost</w:t>
      </w:r>
      <w:r w:rsidR="00B246E1">
        <w:t xml:space="preserve"> djeteta majci s kojom je stalno, te da je interakcija između mal. djeteta i majke pozitivna i kvalitetna, da se iz razgovora s dječakom čini </w:t>
      </w:r>
      <w:r w:rsidR="00EA223E">
        <w:t>da u zadnje vrijem pruža otpo</w:t>
      </w:r>
      <w:r w:rsidR="00B246E1">
        <w:t>r dužim kontaktima s ocem što stručni tim</w:t>
      </w:r>
      <w:r w:rsidR="00EA223E">
        <w:t xml:space="preserve"> povezuje s činjenicom da se otac ponovno oženio.</w:t>
      </w:r>
      <w:r w:rsidR="00B246E1">
        <w:t xml:space="preserve"> Dalje su podaci da je dječak na pitanje jeli kod oca ima igračaka odgovorio da nema a s</w:t>
      </w:r>
      <w:r w:rsidR="00EA223E">
        <w:t xml:space="preserve"> </w:t>
      </w:r>
      <w:r w:rsidR="00B246E1">
        <w:t>druge strane samoinicijativno</w:t>
      </w:r>
      <w:r w:rsidR="00EA223E">
        <w:t xml:space="preserve"> naveo da mu otac kada je kod njega kupuje autiće i druge igračke.</w:t>
      </w:r>
      <w:r w:rsidR="00B246E1">
        <w:t xml:space="preserve"> Podaci su da dječak ne o</w:t>
      </w:r>
      <w:r w:rsidR="00EA223E">
        <w:t>stvaruje kontakte s braćom po ocu</w:t>
      </w:r>
      <w:r w:rsidR="00B246E1">
        <w:t xml:space="preserve"> i rijetko ih </w:t>
      </w:r>
      <w:r w:rsidR="00B246E1">
        <w:lastRenderedPageBreak/>
        <w:t>viđ</w:t>
      </w:r>
      <w:r w:rsidR="00EA223E">
        <w:t>a.</w:t>
      </w:r>
      <w:r w:rsidR="00B246E1">
        <w:t xml:space="preserve"> Podaci su da je kontakt s  mal.</w:t>
      </w:r>
      <w:r>
        <w:t xml:space="preserve"> </w:t>
      </w:r>
      <w:r w:rsidR="00AC3C43">
        <w:t xml:space="preserve">L. </w:t>
      </w:r>
      <w:r w:rsidR="00B246E1">
        <w:t xml:space="preserve">primjeren dobi, da je u </w:t>
      </w:r>
      <w:r w:rsidR="00EA223E">
        <w:t xml:space="preserve"> kontaktu zaigran i veseo kad</w:t>
      </w:r>
      <w:r w:rsidR="00B246E1">
        <w:t xml:space="preserve">a mu se ne postavljaju pitanja a u </w:t>
      </w:r>
      <w:r w:rsidR="00EA223E">
        <w:t>situacijama kada mu se postavljaju pitanja posebno vezano za kontakt s ocem i boravak kod njega</w:t>
      </w:r>
      <w:r w:rsidR="00B246E1">
        <w:t>, da dječak djeluje potišteno i nesigurno te da je k</w:t>
      </w:r>
      <w:r w:rsidR="00EA223E">
        <w:t>ratkotrajne je pažnje.</w:t>
      </w:r>
      <w:r w:rsidR="00B246E1">
        <w:t xml:space="preserve"> Mišljenje je stručnog tima zavoda da mal.</w:t>
      </w:r>
      <w:r>
        <w:t xml:space="preserve"> </w:t>
      </w:r>
      <w:r w:rsidR="00B246E1">
        <w:t xml:space="preserve">dječak ne </w:t>
      </w:r>
      <w:r w:rsidR="00EA223E">
        <w:t xml:space="preserve">shvaća značenje davanja svojeg mišljenja, posebno u tom kontekstu ne shvaća značenje suda i sudskih odluka. </w:t>
      </w:r>
      <w:r w:rsidR="00B246E1">
        <w:t>Utvrđeno je da dječak i</w:t>
      </w:r>
      <w:r w:rsidR="00EA223E">
        <w:t>zražav</w:t>
      </w:r>
      <w:r w:rsidR="00B246E1">
        <w:t>a želju da živi s majkom, a s o</w:t>
      </w:r>
      <w:r w:rsidR="00EA223E">
        <w:t>cem ostvaru</w:t>
      </w:r>
      <w:r w:rsidR="00B246E1">
        <w:t xml:space="preserve">je kontakt kada dođe u Hrvatsku i da se protivi </w:t>
      </w:r>
      <w:r w:rsidR="00EA223E">
        <w:t xml:space="preserve">odlasku kod oca u Njemačku, nema za to objašnjenje pa </w:t>
      </w:r>
      <w:r w:rsidR="00B246E1">
        <w:t>je stručni tim zavoda stečenog dojma da t</w:t>
      </w:r>
      <w:r w:rsidR="00EA223E">
        <w:t>akve odgovore daje pod emocionalni pritiskom. Ovo tim više što je u razgovoru s psihologinjom u vrtiću istoj rekao daje praznike proveo kod oca u Njemačkoj.</w:t>
      </w:r>
      <w:r w:rsidR="00B246E1">
        <w:t xml:space="preserve"> Dalje su podaci da od </w:t>
      </w:r>
      <w:r w:rsidR="00EA223E">
        <w:t>rođenja djeteta otac</w:t>
      </w:r>
      <w:r w:rsidR="00B246E1">
        <w:t xml:space="preserve"> nema kontinuiran kontakt s mal. sinom, da ga ne zove mobitelom ili video pozivom, da je otac naveo da je sinu </w:t>
      </w:r>
      <w:r w:rsidR="00EA223E">
        <w:t>kupio mobitel, ali da g</w:t>
      </w:r>
      <w:r w:rsidR="00B246E1">
        <w:t xml:space="preserve">a je majka dala svojim kćerkama dok je majka djeteta navela da je taj </w:t>
      </w:r>
      <w:r w:rsidR="00EA223E">
        <w:t xml:space="preserve">mobitel bez </w:t>
      </w:r>
      <w:proofErr w:type="spellStart"/>
      <w:r w:rsidR="00EA223E">
        <w:t>sim</w:t>
      </w:r>
      <w:proofErr w:type="spellEnd"/>
      <w:r w:rsidR="00EA223E">
        <w:t xml:space="preserve"> kartice, tako da </w:t>
      </w:r>
      <w:proofErr w:type="spellStart"/>
      <w:r w:rsidR="00B246E1">
        <w:t>mal.</w:t>
      </w:r>
      <w:r w:rsidR="00AC3C43">
        <w:t>L</w:t>
      </w:r>
      <w:proofErr w:type="spellEnd"/>
      <w:r w:rsidR="00AC3C43">
        <w:t xml:space="preserve">. </w:t>
      </w:r>
      <w:r w:rsidR="00B246E1">
        <w:t xml:space="preserve">služi povremeno samo za igrice te navela da otac </w:t>
      </w:r>
      <w:r w:rsidR="00EA223E">
        <w:t>može sina zvati preko njenog mobitela i da to nikada nije bio problem.</w:t>
      </w:r>
      <w:r w:rsidR="00877F4E">
        <w:t xml:space="preserve"> Podaci su dalje da otac </w:t>
      </w:r>
      <w:r w:rsidR="00EA223E">
        <w:t>majci djeteta unaprijed ne najavljuje svoje dolaske u Hrvatsku pa</w:t>
      </w:r>
      <w:r w:rsidR="00877F4E">
        <w:t xml:space="preserve"> da</w:t>
      </w:r>
      <w:r w:rsidR="00EA223E">
        <w:t xml:space="preserve"> se tako nije najavio</w:t>
      </w:r>
      <w:r w:rsidR="00877F4E">
        <w:t xml:space="preserve"> niti kada je trebao doći u HZSR</w:t>
      </w:r>
      <w:r w:rsidR="00EA223E">
        <w:t xml:space="preserve"> PU </w:t>
      </w:r>
      <w:r w:rsidR="00AC3C43">
        <w:t xml:space="preserve">S. </w:t>
      </w:r>
      <w:r w:rsidR="00877F4E">
        <w:t xml:space="preserve">radi obrade i da on u tome ne vidi ništa loše pa su podaci iz mišljenja stručnog tima zavoda da mu je objašnjeno </w:t>
      </w:r>
      <w:r w:rsidR="00EA223E">
        <w:t xml:space="preserve">da je to loše za dijete, da nikada unaprijed ne zna kada će mu otac doći, tako da mu se ne može radovati niti planirati vrijeme koje će provesti s njim. </w:t>
      </w:r>
      <w:r w:rsidR="00877F4E">
        <w:t xml:space="preserve">Podaci su da kada otac dođe u Hrvatsku </w:t>
      </w:r>
      <w:r w:rsidR="00EA223E">
        <w:t>traži od majke</w:t>
      </w:r>
      <w:r w:rsidR="00877F4E">
        <w:t xml:space="preserve"> djeteta</w:t>
      </w:r>
      <w:r w:rsidR="00EA223E">
        <w:t xml:space="preserve"> da vidi sina te </w:t>
      </w:r>
      <w:r w:rsidR="00877F4E">
        <w:t xml:space="preserve">da </w:t>
      </w:r>
      <w:r w:rsidR="00EA223E">
        <w:t>oko t</w:t>
      </w:r>
      <w:r w:rsidR="00877F4E">
        <w:t>oga uglavnom nije bilo problema, da dječaka on tada uzme k</w:t>
      </w:r>
      <w:r w:rsidR="00EA223E">
        <w:t xml:space="preserve">od sebe tijekom </w:t>
      </w:r>
      <w:proofErr w:type="spellStart"/>
      <w:r w:rsidR="00EA223E">
        <w:t>dana,</w:t>
      </w:r>
      <w:r w:rsidR="00877F4E">
        <w:t>da</w:t>
      </w:r>
      <w:proofErr w:type="spellEnd"/>
      <w:r w:rsidR="00EA223E">
        <w:t xml:space="preserve"> dječak ne</w:t>
      </w:r>
      <w:r w:rsidR="00877F4E">
        <w:t xml:space="preserve"> spava kod oca, a u zadnje vrij</w:t>
      </w:r>
      <w:r w:rsidR="00EA223E">
        <w:t xml:space="preserve">eme </w:t>
      </w:r>
      <w:r w:rsidR="00877F4E">
        <w:t xml:space="preserve">da </w:t>
      </w:r>
      <w:r w:rsidR="00EA223E">
        <w:t>borave ili u hotelu ili u nekom apartmanu radi činjenice da je svoj stan otac ustupio sinu koji se oženio.</w:t>
      </w:r>
      <w:r w:rsidR="00877F4E">
        <w:t xml:space="preserve"> Prema mišljenju stručnog tima zavod ni taj </w:t>
      </w:r>
      <w:r w:rsidR="00EA223E">
        <w:t>moment ne doprinosi kvaliteti kontakata oca i sina i stvaranju kvalitetnije emocionalne veze.</w:t>
      </w:r>
      <w:r w:rsidR="00877F4E">
        <w:t xml:space="preserve"> Podaci su da je otac djeteta naveo da on u </w:t>
      </w:r>
      <w:r w:rsidR="00EA223E">
        <w:t>Hrvatsku dođe oko pet puta godišnje gdje boravi više dana.</w:t>
      </w:r>
      <w:r w:rsidR="00877F4E">
        <w:t xml:space="preserve"> Dalje su podaci da sup</w:t>
      </w:r>
      <w:r w:rsidR="00EA223E">
        <w:t xml:space="preserve">rotno od izjava danih prilikom obrade stručnim djelatnicima da želi da sin ubuduće živi s njim u Njemačkoj, </w:t>
      </w:r>
      <w:r w:rsidR="00877F4E">
        <w:t>da je otac u svojem odgovoru na tužbu (točnije prijedlog privremene mjere)</w:t>
      </w:r>
      <w:r w:rsidR="00EA223E">
        <w:t>, suglasan da dječak živi s majkom u Hrvatskoj te predlaže redovite kontakte s djetetom kada dođe u Hrvatsku, tijekom ljeta i zimskih praznika uz mogućnost da s vremenom dijete može povesti sa sobom u Njemačku.</w:t>
      </w:r>
    </w:p>
    <w:p w:rsidR="00877F4E" w:rsidP="00877F4E" w:rsidRDefault="00877F4E" w14:paraId="5E102C15" w14:textId="77777777">
      <w:pPr>
        <w:pStyle w:val="Bezproreda"/>
        <w:jc w:val="both"/>
      </w:pPr>
    </w:p>
    <w:p w:rsidR="00EA223E" w:rsidP="00330CB7" w:rsidRDefault="00525F97" w14:paraId="2D77FB52" w14:textId="77777777">
      <w:pPr>
        <w:pStyle w:val="Bezproreda"/>
        <w:jc w:val="both"/>
      </w:pPr>
      <w:r>
        <w:tab/>
        <w:t xml:space="preserve">13. </w:t>
      </w:r>
      <w:r w:rsidR="00877F4E">
        <w:t xml:space="preserve">Sud je dalje imao u vidu da je zaključno mišljenje stručnog tima HZSR PI </w:t>
      </w:r>
      <w:r w:rsidR="00AC3C43">
        <w:t xml:space="preserve">S. </w:t>
      </w:r>
      <w:r w:rsidR="00877F4E">
        <w:t>da se može reći da je mal.</w:t>
      </w:r>
      <w:r w:rsidR="00EA223E">
        <w:t xml:space="preserve"> </w:t>
      </w:r>
      <w:r w:rsidR="00AC3C43">
        <w:t xml:space="preserve">L. </w:t>
      </w:r>
      <w:r w:rsidR="00EA223E">
        <w:t>zdravo dijete</w:t>
      </w:r>
      <w:r w:rsidR="00877F4E">
        <w:t>, urednog psihofizičkog razvoja,</w:t>
      </w:r>
      <w:r>
        <w:t xml:space="preserve"> </w:t>
      </w:r>
      <w:r w:rsidR="00877F4E">
        <w:t>da je emocionalno</w:t>
      </w:r>
      <w:r w:rsidR="00EA223E">
        <w:t xml:space="preserve"> vezan s majkom i sestrama po majci, dok s ocem ima površan odnos, a s braćom po ocu ne</w:t>
      </w:r>
      <w:r w:rsidR="00877F4E">
        <w:t>ma razvijenu nikakvu povezanost, da majka o mal.</w:t>
      </w:r>
      <w:r>
        <w:t xml:space="preserve"> </w:t>
      </w:r>
      <w:r w:rsidR="00877F4E">
        <w:t xml:space="preserve">dječaku vodi </w:t>
      </w:r>
      <w:r w:rsidR="00EA223E">
        <w:t xml:space="preserve"> adekvatnu skrb, unatoč pritužbama oca da je dječak neuredan i prljav te da dosta vremena provodi s majkom po kafićima.</w:t>
      </w:r>
      <w:r w:rsidR="00877F4E">
        <w:t xml:space="preserve"> Dalje je zaključno mišljenje stručnog tima zavoda da predmetni otac do sada nije </w:t>
      </w:r>
      <w:r w:rsidR="00EA223E">
        <w:t>uložio dovoljan napor da ostvari emocionalnu povezanost i o</w:t>
      </w:r>
      <w:r w:rsidR="00877F4E">
        <w:t xml:space="preserve">drži kontinuiran odnos sa dječakom koji nikada ne zna </w:t>
      </w:r>
      <w:r w:rsidR="00EA223E">
        <w:t>kada će otac doći po njega.</w:t>
      </w:r>
      <w:r w:rsidR="00877F4E">
        <w:t xml:space="preserve"> Sud je utvrdio da stručni tim HZSR-a PU </w:t>
      </w:r>
      <w:r w:rsidR="00AC3C43">
        <w:t xml:space="preserve">S. </w:t>
      </w:r>
      <w:r w:rsidR="00877F4E">
        <w:t>zaključno predlaže da  mal.</w:t>
      </w:r>
      <w:r>
        <w:t xml:space="preserve"> </w:t>
      </w:r>
      <w:r w:rsidR="00877F4E">
        <w:t>dječak živi s majkom i da to i</w:t>
      </w:r>
      <w:r w:rsidR="00EA223E">
        <w:t xml:space="preserve"> odražava trenutnu situaciju i interes dijeta u ovom momentu </w:t>
      </w:r>
      <w:r w:rsidR="00877F4E">
        <w:t>posebno cijeneći činjenicu da</w:t>
      </w:r>
      <w:r w:rsidR="00EA223E">
        <w:t xml:space="preserve"> na</w:t>
      </w:r>
      <w:r w:rsidR="00877F4E">
        <w:t>jesen kreće</w:t>
      </w:r>
      <w:r w:rsidR="00EA223E">
        <w:t xml:space="preserve"> u školu, a što je značajna promjena u životu djeteta.</w:t>
      </w:r>
      <w:r w:rsidR="00877F4E">
        <w:t xml:space="preserve"> Utvrđeno je da je u interesu mal.</w:t>
      </w:r>
      <w:r>
        <w:t xml:space="preserve"> </w:t>
      </w:r>
      <w:r w:rsidR="00877F4E">
        <w:t xml:space="preserve">djeteta da ima </w:t>
      </w:r>
      <w:r w:rsidR="00EA223E">
        <w:t>nesmetan i redovit konta</w:t>
      </w:r>
      <w:r w:rsidR="00877F4E">
        <w:t>kt s roditeljem s kojim ne živi, kako je to sudu razvidno iz mišljenja stručnog tima zavoda a i sud sam tako zaključuje obzirom na navedenu obiteljsku dinamiku i prikazane odnose. Utvrđeno je da stručni tim zavoda predlaže da otac s mal.</w:t>
      </w:r>
      <w:r>
        <w:t xml:space="preserve"> </w:t>
      </w:r>
      <w:r w:rsidR="00877F4E">
        <w:t>sinom  n</w:t>
      </w:r>
      <w:r w:rsidR="00EA223E">
        <w:t xml:space="preserve">ajmanje tri puta tjedno kontaktira putem video poziva, a da </w:t>
      </w:r>
      <w:r w:rsidR="00330CB7">
        <w:t xml:space="preserve">vrijeme </w:t>
      </w:r>
      <w:r w:rsidR="00EA223E">
        <w:t xml:space="preserve">poziva roditelji dogovore u skladu sa svojim obvezama i obvezama </w:t>
      </w:r>
      <w:proofErr w:type="spellStart"/>
      <w:r w:rsidR="00EA223E">
        <w:t>mldb</w:t>
      </w:r>
      <w:proofErr w:type="spellEnd"/>
      <w:r w:rsidR="00EA223E">
        <w:t xml:space="preserve">. djeteta ( sugerira se </w:t>
      </w:r>
      <w:r w:rsidR="00EA223E">
        <w:lastRenderedPageBreak/>
        <w:t>između 19 i 20 sati).</w:t>
      </w:r>
      <w:r w:rsidR="00330CB7">
        <w:t xml:space="preserve"> Dalje, da za v</w:t>
      </w:r>
      <w:r w:rsidR="00EA223E">
        <w:t xml:space="preserve">rijeme očevog </w:t>
      </w:r>
      <w:r w:rsidR="00330CB7">
        <w:t>boravka u Hrvatskoj, ako se radi o kraćem boravku,</w:t>
      </w:r>
      <w:r w:rsidR="00EA223E">
        <w:t xml:space="preserve"> otac provede 2-3 dana kontinuirano s djetetom ( ukl</w:t>
      </w:r>
      <w:r w:rsidR="00330CB7">
        <w:t xml:space="preserve">jučeno spavanje) a za vrijeme </w:t>
      </w:r>
      <w:r w:rsidR="00EA223E">
        <w:t>zimskih školskih praznika sedam dana u kontinuitetu ( uključeno spavanje sve dane ), a za vrijeme ljetnih školskih praznika 15 dana u kontinuitetu ( uključeno spavanje sve dane).</w:t>
      </w:r>
      <w:r w:rsidR="00330CB7">
        <w:t xml:space="preserve"> Dalje, da kada otac </w:t>
      </w:r>
      <w:r w:rsidR="00EA223E">
        <w:t xml:space="preserve">dolazi u Hrvatsku </w:t>
      </w:r>
      <w:r w:rsidR="00330CB7">
        <w:t xml:space="preserve">da se treba </w:t>
      </w:r>
      <w:r w:rsidR="00EA223E">
        <w:t>najaviti majci</w:t>
      </w:r>
      <w:r w:rsidR="00330CB7">
        <w:t xml:space="preserve"> djeteta 10-ak dana unaprijed.</w:t>
      </w:r>
      <w:r>
        <w:t xml:space="preserve"> </w:t>
      </w:r>
      <w:r w:rsidR="00EA223E">
        <w:t>Što se tiče djetetovog boravka</w:t>
      </w:r>
      <w:r w:rsidR="00330CB7">
        <w:t xml:space="preserve"> u Njemačkoj kod oca, stručni tim zavoda je predložio </w:t>
      </w:r>
      <w:r w:rsidR="00EA223E">
        <w:t>da to bude dogovor roditelja i djeteta kada otac uspostavi kvalitetniju emocionalnu vezu s</w:t>
      </w:r>
      <w:r w:rsidR="00AC64F2">
        <w:t xml:space="preserve"> </w:t>
      </w:r>
      <w:r w:rsidR="00EA223E">
        <w:t>djetetom.</w:t>
      </w:r>
    </w:p>
    <w:p w:rsidRPr="0009470E" w:rsidR="00EA223E" w:rsidP="00EA223E" w:rsidRDefault="0009470E" w14:paraId="6EF13C86" w14:textId="77777777">
      <w:pPr>
        <w:pStyle w:val="Bezproreda"/>
      </w:pPr>
      <w:r>
        <w:t xml:space="preserve"> </w:t>
      </w:r>
      <w:r w:rsidR="00EA223E">
        <w:rPr>
          <w:rFonts w:cs="Arial"/>
        </w:rPr>
        <w:tab/>
      </w:r>
    </w:p>
    <w:p w:rsidR="00EA223E" w:rsidP="0009470E" w:rsidRDefault="00525F97" w14:paraId="37ABC250" w14:textId="77777777">
      <w:pPr>
        <w:pStyle w:val="Bezproreda"/>
        <w:jc w:val="both"/>
        <w:rPr>
          <w:rFonts w:cs="Arial"/>
        </w:rPr>
      </w:pPr>
      <w:r>
        <w:rPr>
          <w:rFonts w:cs="Arial"/>
        </w:rPr>
        <w:tab/>
        <w:t xml:space="preserve">14. </w:t>
      </w:r>
      <w:r w:rsidR="00EA223E">
        <w:rPr>
          <w:rFonts w:cs="Arial"/>
        </w:rPr>
        <w:t xml:space="preserve">Sud je nalaz i mišljenje HZSR PU </w:t>
      </w:r>
      <w:r w:rsidR="00AC3C43">
        <w:rPr>
          <w:rFonts w:cs="Arial"/>
        </w:rPr>
        <w:t xml:space="preserve">S. </w:t>
      </w:r>
      <w:r w:rsidR="00EA223E">
        <w:rPr>
          <w:rFonts w:cs="Arial"/>
        </w:rPr>
        <w:t xml:space="preserve">dostavio punomoćnicima stranaka i posebnoj skrbnici  mal. djeteta uz dopis da se na nalaz i mišljenje stručnog tima mogu očitovati sudu podneskom u roku od 15 dana, a ukoliko imaju primjedbi na nalaz i mišljenje, tada navesti sudu u podnesku koji su to prigovori i primjedbe, a u protivnom da će sud smatrati da primjedbi nema. </w:t>
      </w:r>
      <w:r w:rsidR="0009470E">
        <w:rPr>
          <w:rFonts w:cs="Arial"/>
        </w:rPr>
        <w:t xml:space="preserve">Utvrđeno je </w:t>
      </w:r>
      <w:r w:rsidR="00EA223E">
        <w:rPr>
          <w:rFonts w:cs="Arial"/>
        </w:rPr>
        <w:t xml:space="preserve">da stranke ni posebna skrbnica mal. djeteta </w:t>
      </w:r>
      <w:r w:rsidR="0009470E">
        <w:rPr>
          <w:rFonts w:cs="Arial"/>
        </w:rPr>
        <w:t xml:space="preserve">do ročišta od </w:t>
      </w:r>
      <w:r w:rsidR="00AC3C43">
        <w:rPr>
          <w:rFonts w:cs="Arial"/>
        </w:rPr>
        <w:t>…….</w:t>
      </w:r>
      <w:r w:rsidR="0009470E">
        <w:rPr>
          <w:rFonts w:cs="Arial"/>
        </w:rPr>
        <w:t xml:space="preserve">.g </w:t>
      </w:r>
      <w:r w:rsidR="00EA223E">
        <w:rPr>
          <w:rFonts w:cs="Arial"/>
        </w:rPr>
        <w:t>nisu iskazali nikakve prigovore i primjedbe na n</w:t>
      </w:r>
      <w:r w:rsidR="0009470E">
        <w:rPr>
          <w:rFonts w:cs="Arial"/>
        </w:rPr>
        <w:t xml:space="preserve">alaz i mišljenje stručnog tima HZSR-a PU </w:t>
      </w:r>
      <w:r w:rsidR="00AC3C43">
        <w:rPr>
          <w:rFonts w:cs="Arial"/>
        </w:rPr>
        <w:t>S.</w:t>
      </w:r>
      <w:r w:rsidR="0009470E">
        <w:rPr>
          <w:rFonts w:cs="Arial"/>
        </w:rPr>
        <w:t xml:space="preserve">, time da je na tom ročištu </w:t>
      </w:r>
      <w:proofErr w:type="spellStart"/>
      <w:r w:rsidR="0009470E">
        <w:rPr>
          <w:rFonts w:cs="Arial"/>
        </w:rPr>
        <w:t>predlagateljica</w:t>
      </w:r>
      <w:proofErr w:type="spellEnd"/>
      <w:r w:rsidR="0009470E">
        <w:rPr>
          <w:rFonts w:cs="Arial"/>
        </w:rPr>
        <w:t xml:space="preserve"> po punomoćniku istakla da nema </w:t>
      </w:r>
      <w:r w:rsidR="00EA223E">
        <w:rPr>
          <w:rFonts w:cs="Arial"/>
        </w:rPr>
        <w:t xml:space="preserve"> </w:t>
      </w:r>
      <w:proofErr w:type="spellStart"/>
      <w:r w:rsidR="00EA223E">
        <w:rPr>
          <w:rFonts w:cs="Arial"/>
        </w:rPr>
        <w:t>nema</w:t>
      </w:r>
      <w:proofErr w:type="spellEnd"/>
      <w:r w:rsidR="00EA223E">
        <w:rPr>
          <w:rFonts w:cs="Arial"/>
        </w:rPr>
        <w:t xml:space="preserve"> nikakvih primjedbi na nalaz i</w:t>
      </w:r>
      <w:r w:rsidR="0009470E">
        <w:rPr>
          <w:rFonts w:cs="Arial"/>
        </w:rPr>
        <w:t xml:space="preserve"> mišljenje stručnog tima Zavoda te je ista osobno na upit suda jeli </w:t>
      </w:r>
      <w:r w:rsidR="00EA223E">
        <w:rPr>
          <w:rFonts w:cs="Arial"/>
        </w:rPr>
        <w:t>otac djeteta, ovdje protivnik osiguranja, redovito mjesečno doprinosi za uzdržavanje mal. djet</w:t>
      </w:r>
      <w:r w:rsidR="0009470E">
        <w:rPr>
          <w:rFonts w:cs="Arial"/>
        </w:rPr>
        <w:t>eta, navela</w:t>
      </w:r>
      <w:r w:rsidR="00EA223E">
        <w:rPr>
          <w:rFonts w:cs="Arial"/>
        </w:rPr>
        <w:t xml:space="preserve"> da doprinosi, u mjesečnom iznosu za koji bi ona smatr</w:t>
      </w:r>
      <w:r w:rsidR="0009470E">
        <w:rPr>
          <w:rFonts w:cs="Arial"/>
        </w:rPr>
        <w:t xml:space="preserve">ala da nije dostatan te da su očeve </w:t>
      </w:r>
      <w:r w:rsidR="00EA223E">
        <w:rPr>
          <w:rFonts w:cs="Arial"/>
        </w:rPr>
        <w:t xml:space="preserve">uplate bile u mjesečnim iznosima od 200,00 EUR. Toliko </w:t>
      </w:r>
      <w:r w:rsidR="0009470E">
        <w:rPr>
          <w:rFonts w:cs="Arial"/>
        </w:rPr>
        <w:t xml:space="preserve">da </w:t>
      </w:r>
      <w:r w:rsidR="00EA223E">
        <w:rPr>
          <w:rFonts w:cs="Arial"/>
        </w:rPr>
        <w:t xml:space="preserve">je mjesečno novčano doprinosio gledano od podnošenja tužbe radi uzdržavanja djeteta, a podnesena je </w:t>
      </w:r>
      <w:r w:rsidR="00AC3C43">
        <w:rPr>
          <w:rFonts w:cs="Arial"/>
        </w:rPr>
        <w:t>…….</w:t>
      </w:r>
      <w:r w:rsidR="00EA223E">
        <w:rPr>
          <w:rFonts w:cs="Arial"/>
        </w:rPr>
        <w:t>.</w:t>
      </w:r>
      <w:r w:rsidR="0009470E">
        <w:rPr>
          <w:rFonts w:cs="Arial"/>
        </w:rPr>
        <w:t xml:space="preserve"> Na upit suda</w:t>
      </w:r>
      <w:r w:rsidR="00EA223E">
        <w:rPr>
          <w:rFonts w:cs="Arial"/>
        </w:rPr>
        <w:t xml:space="preserve"> je li se otac djeteta od vremena pokretanja ovog sudskog postupka viđao sa djetetom, te ako jest kada i koliko puta, te na koliko vremena, </w:t>
      </w:r>
      <w:proofErr w:type="spellStart"/>
      <w:r w:rsidR="00EA223E">
        <w:rPr>
          <w:rFonts w:cs="Arial"/>
        </w:rPr>
        <w:t>predlagateljica</w:t>
      </w:r>
      <w:proofErr w:type="spellEnd"/>
      <w:r w:rsidR="00EA223E">
        <w:rPr>
          <w:rFonts w:cs="Arial"/>
        </w:rPr>
        <w:t xml:space="preserve"> osiguranja </w:t>
      </w:r>
      <w:r w:rsidR="0009470E">
        <w:rPr>
          <w:rFonts w:cs="Arial"/>
        </w:rPr>
        <w:t>je sudu navela</w:t>
      </w:r>
      <w:r w:rsidR="00EA223E">
        <w:rPr>
          <w:rFonts w:cs="Arial"/>
        </w:rPr>
        <w:t xml:space="preserve"> da jest i to onda kada bi došao iz Njemačke i to gledano od vremena podnošenja tužbe s prijedlogom privremene mjere da se vidio sa djetetom 4 puta koliko se </w:t>
      </w:r>
      <w:r w:rsidR="0009470E">
        <w:rPr>
          <w:rFonts w:cs="Arial"/>
        </w:rPr>
        <w:t xml:space="preserve">ona </w:t>
      </w:r>
      <w:r w:rsidR="00EA223E">
        <w:rPr>
          <w:rFonts w:cs="Arial"/>
        </w:rPr>
        <w:t xml:space="preserve">sjeća, kada je sin više dana proveo kod oca i spavao kod oca, i tada su bili na moru, a u ostalim prigodama na jedan dan kad bi otac došao. </w:t>
      </w:r>
    </w:p>
    <w:p w:rsidR="00EA223E" w:rsidP="00EA223E" w:rsidRDefault="00EA223E" w14:paraId="534A449D" w14:textId="77777777">
      <w:pPr>
        <w:pStyle w:val="Bezproreda"/>
        <w:rPr>
          <w:rFonts w:cs="Arial"/>
        </w:rPr>
      </w:pPr>
    </w:p>
    <w:p w:rsidR="00F33B1B" w:rsidP="00AC64F2" w:rsidRDefault="00525F97" w14:paraId="633714CC" w14:textId="77777777">
      <w:pPr>
        <w:pStyle w:val="Bezproreda"/>
        <w:jc w:val="both"/>
        <w:rPr>
          <w:rFonts w:cs="Arial"/>
        </w:rPr>
      </w:pPr>
      <w:r>
        <w:rPr>
          <w:rFonts w:cs="Arial"/>
        </w:rPr>
        <w:tab/>
        <w:t xml:space="preserve">15. </w:t>
      </w:r>
      <w:r w:rsidR="00AC64F2">
        <w:rPr>
          <w:rFonts w:cs="Arial"/>
        </w:rPr>
        <w:t>Na istom ročištu protivnik osiguranja po punomoćniku je sudu naveo da je protivnik osiguranja sug</w:t>
      </w:r>
      <w:r w:rsidR="00EA223E">
        <w:rPr>
          <w:rFonts w:cs="Arial"/>
        </w:rPr>
        <w:t xml:space="preserve">lasan sa prijedlogom HZSR PU </w:t>
      </w:r>
      <w:r w:rsidR="00AC3C43">
        <w:rPr>
          <w:rFonts w:cs="Arial"/>
        </w:rPr>
        <w:t xml:space="preserve">S. </w:t>
      </w:r>
      <w:r w:rsidR="00EA223E">
        <w:rPr>
          <w:rFonts w:cs="Arial"/>
        </w:rPr>
        <w:t xml:space="preserve">od </w:t>
      </w:r>
      <w:r w:rsidR="00AC3C43">
        <w:rPr>
          <w:rFonts w:cs="Arial"/>
        </w:rPr>
        <w:t>…….</w:t>
      </w:r>
      <w:r w:rsidR="00EA223E">
        <w:rPr>
          <w:rFonts w:cs="Arial"/>
        </w:rPr>
        <w:t>. o načinu ostvariva</w:t>
      </w:r>
      <w:r w:rsidR="00AC64F2">
        <w:rPr>
          <w:rFonts w:cs="Arial"/>
        </w:rPr>
        <w:t>nja osobnih odnosa s mal. sinom. Na istom ročištu stranke su po punomoćnicima suglasno predložili sudu</w:t>
      </w:r>
      <w:r w:rsidR="00EA223E">
        <w:rPr>
          <w:rFonts w:cs="Arial"/>
        </w:rPr>
        <w:t xml:space="preserve"> donošenje sljedeće privremene mjere, sadržaja kako slijedi:</w:t>
      </w:r>
      <w:r w:rsidR="00AC64F2">
        <w:rPr>
          <w:rFonts w:cs="Arial"/>
        </w:rPr>
        <w:t xml:space="preserve"> da će mal. </w:t>
      </w:r>
      <w:r w:rsidR="00AC3C43">
        <w:rPr>
          <w:rFonts w:cs="Arial"/>
        </w:rPr>
        <w:t xml:space="preserve">L. V. </w:t>
      </w:r>
      <w:r w:rsidR="00EA223E">
        <w:rPr>
          <w:rFonts w:cs="Arial"/>
        </w:rPr>
        <w:t>sta</w:t>
      </w:r>
      <w:r w:rsidR="00AC64F2">
        <w:rPr>
          <w:rFonts w:cs="Arial"/>
        </w:rPr>
        <w:t xml:space="preserve">novati s majkom </w:t>
      </w:r>
      <w:r w:rsidR="00EA223E">
        <w:rPr>
          <w:rFonts w:cs="Arial"/>
        </w:rPr>
        <w:t>na adresi njezina</w:t>
      </w:r>
      <w:r w:rsidR="00AC64F2">
        <w:rPr>
          <w:rFonts w:cs="Arial"/>
        </w:rPr>
        <w:t xml:space="preserve"> prebivališta odnosno boravišta, da će mal.</w:t>
      </w:r>
      <w:r w:rsidR="00031FC2">
        <w:rPr>
          <w:rFonts w:cs="Arial"/>
        </w:rPr>
        <w:t xml:space="preserve"> </w:t>
      </w:r>
      <w:r w:rsidR="00AC64F2">
        <w:rPr>
          <w:rFonts w:cs="Arial"/>
        </w:rPr>
        <w:t xml:space="preserve">dijete ostvarivati osobne odnose s ocem na način naveden upravo u točki II izreke ovog rješenja o privremenoj mjeri, te suglasno predložili da se privremenom mjerom naloži ocu djeteta da </w:t>
      </w:r>
      <w:r w:rsidR="00EA223E">
        <w:rPr>
          <w:rFonts w:cs="Arial"/>
        </w:rPr>
        <w:t xml:space="preserve">za uzdržavanje </w:t>
      </w:r>
      <w:proofErr w:type="spellStart"/>
      <w:r w:rsidR="00EA223E">
        <w:rPr>
          <w:rFonts w:cs="Arial"/>
        </w:rPr>
        <w:t>mldb</w:t>
      </w:r>
      <w:proofErr w:type="spellEnd"/>
      <w:r w:rsidR="00EA223E">
        <w:rPr>
          <w:rFonts w:cs="Arial"/>
        </w:rPr>
        <w:t xml:space="preserve">. </w:t>
      </w:r>
      <w:r w:rsidR="00AC3C43">
        <w:rPr>
          <w:rFonts w:cs="Arial"/>
        </w:rPr>
        <w:t xml:space="preserve">L. V. </w:t>
      </w:r>
      <w:r w:rsidR="00EA223E">
        <w:rPr>
          <w:rFonts w:cs="Arial"/>
        </w:rPr>
        <w:t xml:space="preserve">doprinosi iznosom od 290,00 EUR mjesečno, počevši od </w:t>
      </w:r>
      <w:r w:rsidR="00AC3C43">
        <w:rPr>
          <w:rFonts w:cs="Arial"/>
        </w:rPr>
        <w:t>…..</w:t>
      </w:r>
      <w:r w:rsidR="00EA223E">
        <w:rPr>
          <w:rFonts w:cs="Arial"/>
        </w:rPr>
        <w:t xml:space="preserve">. godine pa ubuduće, sve dok za to budu postojali zakonski uvjeti, na način da dospjele mjesečne obroke plaća najkasnije do 15. dana u mjesecu za tekući mjesec, na račun majke i zakonske zastupnice </w:t>
      </w:r>
      <w:r w:rsidR="00AC3C43">
        <w:rPr>
          <w:rFonts w:cs="Arial"/>
        </w:rPr>
        <w:t>I. B.</w:t>
      </w:r>
      <w:r w:rsidR="00EA223E">
        <w:rPr>
          <w:rFonts w:cs="Arial"/>
        </w:rPr>
        <w:t>, zajedno sa zakonskom zateznom kamatom koja na svaki dospjeli, a neplaćeni mjesečni obrok teče od dana dospijeća do isplate.</w:t>
      </w:r>
      <w:r w:rsidR="00AC64F2">
        <w:rPr>
          <w:rFonts w:cs="Arial"/>
        </w:rPr>
        <w:t xml:space="preserve"> Suglasno su predložili i da </w:t>
      </w:r>
      <w:r w:rsidR="00EA223E">
        <w:rPr>
          <w:rFonts w:cs="Arial"/>
        </w:rPr>
        <w:t xml:space="preserve">sud privremenom mjerom u ovom predmetu ne odlučuje o boravku mal. </w:t>
      </w:r>
      <w:r w:rsidR="00AC3C43">
        <w:rPr>
          <w:rFonts w:cs="Arial"/>
        </w:rPr>
        <w:t xml:space="preserve">L. </w:t>
      </w:r>
      <w:r w:rsidR="00EA223E">
        <w:rPr>
          <w:rFonts w:cs="Arial"/>
        </w:rPr>
        <w:t>kod oca u Njemačkoj, iz razloga što će se o tome dogovarati roditelji nakon što otac sa djetetom uspostavi kvalitetniju i stabilniju emocionalnu povezanost.</w:t>
      </w:r>
      <w:r w:rsidR="00AC64F2">
        <w:rPr>
          <w:rFonts w:cs="Arial"/>
        </w:rPr>
        <w:t xml:space="preserve"> </w:t>
      </w:r>
    </w:p>
    <w:p w:rsidR="002979C0" w:rsidP="00F33B1B" w:rsidRDefault="002979C0" w14:paraId="5325C72D" w14:textId="77777777">
      <w:pPr>
        <w:pStyle w:val="Bezproreda"/>
      </w:pPr>
    </w:p>
    <w:p w:rsidRPr="00D36097" w:rsidR="002979C0" w:rsidP="002979C0" w:rsidRDefault="00031FC2" w14:paraId="6B56E6DB" w14:textId="77777777">
      <w:pPr>
        <w:pStyle w:val="Bezproreda"/>
        <w:ind w:firstLine="708"/>
        <w:jc w:val="both"/>
        <w:rPr>
          <w:szCs w:val="24"/>
        </w:rPr>
      </w:pPr>
      <w:r>
        <w:rPr>
          <w:szCs w:val="24"/>
        </w:rPr>
        <w:t xml:space="preserve">16. </w:t>
      </w:r>
      <w:r w:rsidRPr="00D36097" w:rsidR="002979C0">
        <w:rPr>
          <w:szCs w:val="24"/>
        </w:rPr>
        <w:t xml:space="preserve">Odredbom čl.96.st.1. Obiteljskog zakona(NN 103/15, 98/19,47/20, 49/23, 156/23 - dalje </w:t>
      </w:r>
      <w:proofErr w:type="spellStart"/>
      <w:r w:rsidRPr="00D36097" w:rsidR="002979C0">
        <w:rPr>
          <w:szCs w:val="24"/>
        </w:rPr>
        <w:t>Obz</w:t>
      </w:r>
      <w:proofErr w:type="spellEnd"/>
      <w:r w:rsidRPr="00D36097" w:rsidR="002979C0">
        <w:rPr>
          <w:szCs w:val="24"/>
        </w:rPr>
        <w:t xml:space="preserve">)  je propisano da je djetetovo mjesto stanovanja prebivalište odnosno boravište njegovih roditelja a stavkom 2. da su roditelji dužni sporazumno </w:t>
      </w:r>
      <w:r w:rsidRPr="00D36097" w:rsidR="002979C0">
        <w:rPr>
          <w:szCs w:val="24"/>
        </w:rPr>
        <w:lastRenderedPageBreak/>
        <w:t>odrediti mjesto djetetova stanovanja, a ako roditelji ne stanuju zajedno, dijete može imati mjesto stanovanja samo kod jednog roditelja.</w:t>
      </w:r>
    </w:p>
    <w:p w:rsidRPr="00D36097" w:rsidR="002979C0" w:rsidP="002979C0" w:rsidRDefault="002979C0" w14:paraId="7FE353C5" w14:textId="77777777">
      <w:pPr>
        <w:pStyle w:val="Bezproreda"/>
        <w:jc w:val="both"/>
        <w:rPr>
          <w:rFonts w:cs="Arial"/>
          <w:bCs/>
          <w:szCs w:val="24"/>
        </w:rPr>
      </w:pPr>
    </w:p>
    <w:p w:rsidRPr="00D36097" w:rsidR="002979C0" w:rsidP="00AC64F2" w:rsidRDefault="00031FC2" w14:paraId="4F11A247" w14:textId="77777777">
      <w:pPr>
        <w:pStyle w:val="Bezproreda"/>
        <w:jc w:val="both"/>
      </w:pPr>
      <w:r>
        <w:tab/>
        <w:t xml:space="preserve">17. </w:t>
      </w:r>
      <w:r w:rsidRPr="00D36097" w:rsidR="002979C0">
        <w:t xml:space="preserve">Odredbom čl. 529. st. 1. </w:t>
      </w:r>
      <w:proofErr w:type="spellStart"/>
      <w:r w:rsidRPr="00D36097" w:rsidR="002979C0">
        <w:t>toč</w:t>
      </w:r>
      <w:proofErr w:type="spellEnd"/>
      <w:r w:rsidRPr="00D36097" w:rsidR="002979C0">
        <w:t xml:space="preserve">. 1. </w:t>
      </w:r>
      <w:proofErr w:type="spellStart"/>
      <w:r w:rsidRPr="00D36097" w:rsidR="002979C0">
        <w:t>Obz</w:t>
      </w:r>
      <w:proofErr w:type="spellEnd"/>
      <w:r w:rsidRPr="00D36097" w:rsidR="002979C0">
        <w:t xml:space="preserve">-a je određen poseban postupak osiguranja radi određivanja privremene mjere o tome s kojim će roditeljem, odnosno drugom osobom dijete stanovati i o ostvarivanju osobnih odnosa s djetetom. Stavkom 2. istog članka određeno je kako privremenu mjeru o tome s kojim će roditeljem dijete stanovati i o ostvarivanju osobnih odnosa s djetetom sud može odrediti prije pokretanja sudskih postupaka u kojima se odlučuje o pravu koje se privremenom mjerom osigurava, kao i za trajanja tih postupaka. </w:t>
      </w:r>
    </w:p>
    <w:p w:rsidR="00AC64F2" w:rsidP="002979C0" w:rsidRDefault="00AC64F2" w14:paraId="728B656B" w14:textId="77777777">
      <w:pPr>
        <w:pStyle w:val="Bezproreda"/>
        <w:ind w:firstLine="708"/>
        <w:jc w:val="both"/>
        <w:rPr>
          <w:szCs w:val="24"/>
        </w:rPr>
      </w:pPr>
    </w:p>
    <w:p w:rsidR="002979C0" w:rsidP="002979C0" w:rsidRDefault="00031FC2" w14:paraId="68BE9BBA" w14:textId="77777777">
      <w:pPr>
        <w:pStyle w:val="Bezproreda"/>
        <w:ind w:firstLine="708"/>
        <w:jc w:val="both"/>
        <w:rPr>
          <w:szCs w:val="24"/>
        </w:rPr>
      </w:pPr>
      <w:r>
        <w:rPr>
          <w:szCs w:val="24"/>
        </w:rPr>
        <w:t xml:space="preserve">18. </w:t>
      </w:r>
      <w:r w:rsidRPr="00D36097" w:rsidR="002979C0">
        <w:rPr>
          <w:szCs w:val="24"/>
        </w:rPr>
        <w:t xml:space="preserve">Člankom 530. stavkom 4. </w:t>
      </w:r>
      <w:proofErr w:type="spellStart"/>
      <w:r w:rsidRPr="00D36097" w:rsidR="002979C0">
        <w:rPr>
          <w:szCs w:val="24"/>
        </w:rPr>
        <w:t>Obz</w:t>
      </w:r>
      <w:proofErr w:type="spellEnd"/>
      <w:r w:rsidRPr="00D36097" w:rsidR="002979C0">
        <w:rPr>
          <w:szCs w:val="24"/>
        </w:rPr>
        <w:t>-a propisano je da privremenu mjeru sud može po službenoj dužnosti odrediti u svakom postupku koji je u tijeku, a u kojem se prema odredbama ovog Zakona odlučuje o pravima i dobrobiti djeteta.</w:t>
      </w:r>
    </w:p>
    <w:p w:rsidRPr="00D36097" w:rsidR="00AC64F2" w:rsidP="00AC64F2" w:rsidRDefault="00AC64F2" w14:paraId="73691119" w14:textId="77777777">
      <w:pPr>
        <w:pStyle w:val="Bezproreda"/>
        <w:jc w:val="both"/>
        <w:rPr>
          <w:szCs w:val="24"/>
        </w:rPr>
      </w:pPr>
    </w:p>
    <w:p w:rsidR="00C92DB2" w:rsidP="00AC64F2" w:rsidRDefault="00031FC2" w14:paraId="20C1E6D1" w14:textId="77777777">
      <w:pPr>
        <w:pStyle w:val="Default"/>
        <w:jc w:val="both"/>
        <w:rPr>
          <w:color w:val="auto"/>
        </w:rPr>
      </w:pPr>
      <w:r>
        <w:rPr>
          <w:bCs/>
          <w:color w:val="auto"/>
        </w:rPr>
        <w:tab/>
        <w:t xml:space="preserve">19. </w:t>
      </w:r>
      <w:r w:rsidRPr="00D36097" w:rsidR="002979C0">
        <w:rPr>
          <w:color w:val="auto"/>
        </w:rPr>
        <w:t xml:space="preserve">Odredbom čl. 536. st. 1. </w:t>
      </w:r>
      <w:proofErr w:type="spellStart"/>
      <w:r w:rsidRPr="00D36097" w:rsidR="002979C0">
        <w:rPr>
          <w:color w:val="auto"/>
        </w:rPr>
        <w:t>ObZ</w:t>
      </w:r>
      <w:proofErr w:type="spellEnd"/>
      <w:r w:rsidRPr="00D36097" w:rsidR="002979C0">
        <w:rPr>
          <w:color w:val="auto"/>
        </w:rPr>
        <w:t xml:space="preserve"> je propisano da ako u stvarima o osobnim pravima djeteta, koje se odnose na pitanje s kojim će roditeljem, odnosno drugom osobom dijete stanovati i o ostvarivanju osobnih odnosa s djetetom nije moguće postići sporazum, sud može po službenoj dužnosti ili na zahtjev djeteta ili roditelja odlučiti o tome privremenom mjerom. </w:t>
      </w:r>
      <w:r w:rsidR="00C92DB2">
        <w:rPr>
          <w:color w:val="auto"/>
        </w:rPr>
        <w:t>Među roditeljima uvodno nije bilo sporazuma ali su ga postigli u ovom postupku</w:t>
      </w:r>
    </w:p>
    <w:p w:rsidR="00C92DB2" w:rsidP="00AC64F2" w:rsidRDefault="00C92DB2" w14:paraId="49C0A7C8" w14:textId="77777777">
      <w:pPr>
        <w:pStyle w:val="Default"/>
        <w:jc w:val="both"/>
        <w:rPr>
          <w:color w:val="auto"/>
        </w:rPr>
      </w:pPr>
    </w:p>
    <w:p w:rsidR="00C92DB2" w:rsidP="00AC64F2" w:rsidRDefault="00031FC2" w14:paraId="7EF184E9" w14:textId="77777777">
      <w:pPr>
        <w:pStyle w:val="Default"/>
        <w:jc w:val="both"/>
        <w:rPr>
          <w:color w:val="auto"/>
        </w:rPr>
      </w:pPr>
      <w:r>
        <w:rPr>
          <w:color w:val="auto"/>
        </w:rPr>
        <w:tab/>
        <w:t xml:space="preserve">20. </w:t>
      </w:r>
      <w:r w:rsidR="00C92DB2">
        <w:rPr>
          <w:color w:val="auto"/>
        </w:rPr>
        <w:t xml:space="preserve">Obzirom na sadržaj mišljenja i prijedloga stručnog tima HZSR-a PU </w:t>
      </w:r>
      <w:r w:rsidR="00AC3C43">
        <w:rPr>
          <w:color w:val="auto"/>
        </w:rPr>
        <w:t>S.</w:t>
      </w:r>
      <w:r w:rsidR="00C92DB2">
        <w:rPr>
          <w:color w:val="auto"/>
        </w:rPr>
        <w:t>, obzirom da na isto stranke ni posebna skrbnica mal.</w:t>
      </w:r>
      <w:r>
        <w:rPr>
          <w:color w:val="auto"/>
        </w:rPr>
        <w:t xml:space="preserve"> </w:t>
      </w:r>
      <w:r w:rsidR="00C92DB2">
        <w:rPr>
          <w:color w:val="auto"/>
        </w:rPr>
        <w:t>djeteta nisu imali prigovora, sud ga je prihvatio i nastavno tome privremenom mjerom u točki I izreke i odlučio da će mal.</w:t>
      </w:r>
      <w:r>
        <w:rPr>
          <w:color w:val="auto"/>
        </w:rPr>
        <w:t xml:space="preserve"> </w:t>
      </w:r>
      <w:r w:rsidR="00C92DB2">
        <w:rPr>
          <w:color w:val="auto"/>
        </w:rPr>
        <w:t>dijete stanovati s majkom, jer proizlazi da je u utvrđenim okolnostima takva odluka u najboljem interesu mal.</w:t>
      </w:r>
      <w:r>
        <w:rPr>
          <w:color w:val="auto"/>
        </w:rPr>
        <w:t xml:space="preserve"> </w:t>
      </w:r>
      <w:r w:rsidR="00C92DB2">
        <w:rPr>
          <w:color w:val="auto"/>
        </w:rPr>
        <w:t>djeteta i sukladna djetetovoj dobrobiti i obzirom da od rođenja stanuje s majkom s kojom je emocionalno povezan i da nema dokaza da majka ne bi adekvatno skrbila o mal.</w:t>
      </w:r>
      <w:r>
        <w:rPr>
          <w:color w:val="auto"/>
        </w:rPr>
        <w:t xml:space="preserve"> </w:t>
      </w:r>
      <w:r w:rsidR="00C92DB2">
        <w:rPr>
          <w:color w:val="auto"/>
        </w:rPr>
        <w:t xml:space="preserve">djetetu. </w:t>
      </w:r>
      <w:r w:rsidR="00C25BF2">
        <w:rPr>
          <w:color w:val="auto"/>
        </w:rPr>
        <w:t xml:space="preserve">Stoga je odlučeno kao u točki I izreke ove privremene mjere. </w:t>
      </w:r>
    </w:p>
    <w:p w:rsidR="00C92DB2" w:rsidP="00AC64F2" w:rsidRDefault="00C92DB2" w14:paraId="1284D602" w14:textId="77777777">
      <w:pPr>
        <w:pStyle w:val="Default"/>
        <w:jc w:val="both"/>
        <w:rPr>
          <w:color w:val="auto"/>
        </w:rPr>
      </w:pPr>
    </w:p>
    <w:p w:rsidR="002979C0" w:rsidP="00AC64F2" w:rsidRDefault="00031FC2" w14:paraId="0D12CBD8" w14:textId="77777777">
      <w:pPr>
        <w:pStyle w:val="Default"/>
        <w:jc w:val="both"/>
        <w:rPr>
          <w:color w:val="auto"/>
        </w:rPr>
      </w:pPr>
      <w:r>
        <w:rPr>
          <w:color w:val="auto"/>
        </w:rPr>
        <w:tab/>
        <w:t xml:space="preserve">21. </w:t>
      </w:r>
      <w:r w:rsidR="00C25BF2">
        <w:rPr>
          <w:color w:val="auto"/>
        </w:rPr>
        <w:t>Nastavno toj odluci, odlučeno je o osobnim odnosima oca sa  mal.</w:t>
      </w:r>
      <w:r>
        <w:rPr>
          <w:color w:val="auto"/>
        </w:rPr>
        <w:t xml:space="preserve"> </w:t>
      </w:r>
      <w:r w:rsidR="00C25BF2">
        <w:rPr>
          <w:color w:val="auto"/>
        </w:rPr>
        <w:t xml:space="preserve">djetetom prema sporazumu i suglasnom prijedlogu stranaka na ročištu od </w:t>
      </w:r>
      <w:r w:rsidR="00AC3C43">
        <w:rPr>
          <w:color w:val="auto"/>
        </w:rPr>
        <w:t>…….</w:t>
      </w:r>
      <w:r w:rsidR="00C25BF2">
        <w:rPr>
          <w:color w:val="auto"/>
        </w:rPr>
        <w:t>.g jer takav dogovor roditelja nije protivan dobrobiti njihova zajedničkog mal.</w:t>
      </w:r>
      <w:r>
        <w:rPr>
          <w:color w:val="auto"/>
        </w:rPr>
        <w:t xml:space="preserve"> </w:t>
      </w:r>
      <w:r w:rsidR="00C25BF2">
        <w:rPr>
          <w:color w:val="auto"/>
        </w:rPr>
        <w:t>djeteta i sukladan je aktualnim okolnostima kada otac živi i radi u Njemačkoj i povremeno dolazi u Hrvatsku i kada majka s mal.</w:t>
      </w:r>
      <w:r>
        <w:rPr>
          <w:color w:val="auto"/>
        </w:rPr>
        <w:t xml:space="preserve"> </w:t>
      </w:r>
      <w:r w:rsidR="00C25BF2">
        <w:rPr>
          <w:color w:val="auto"/>
        </w:rPr>
        <w:t>djetetom živi u Hrvatskoj. Uzeto je u obzir  i mišljenje djeteta prilikom odlučivanja ovom privremenom mjerom i svi podaci iz mišljenja stručnog tima zavoda. Stoga je odlučeno na način kao u točki II izreke ovog rješenja o privremenoj mjeri.</w:t>
      </w:r>
    </w:p>
    <w:p w:rsidR="00636B65" w:rsidP="00AC64F2" w:rsidRDefault="00636B65" w14:paraId="2522CB07" w14:textId="77777777">
      <w:pPr>
        <w:pStyle w:val="Default"/>
        <w:jc w:val="both"/>
        <w:rPr>
          <w:color w:val="auto"/>
        </w:rPr>
      </w:pPr>
    </w:p>
    <w:p w:rsidR="00031FC2" w:rsidP="00031FC2" w:rsidRDefault="00031FC2" w14:paraId="42D38FCE" w14:textId="77777777">
      <w:pPr>
        <w:pStyle w:val="Default"/>
        <w:jc w:val="both"/>
        <w:rPr>
          <w:color w:val="auto"/>
        </w:rPr>
      </w:pPr>
      <w:r>
        <w:rPr>
          <w:color w:val="auto"/>
        </w:rPr>
        <w:tab/>
        <w:t xml:space="preserve">22. </w:t>
      </w:r>
      <w:r w:rsidRPr="00031FC2" w:rsidR="00636B65">
        <w:rPr>
          <w:color w:val="auto"/>
        </w:rPr>
        <w:t xml:space="preserve">Točkom IV izreke ovog rješenja o privremenoj mjeri je upućena </w:t>
      </w:r>
      <w:proofErr w:type="spellStart"/>
      <w:r w:rsidRPr="00031FC2" w:rsidR="00636B65">
        <w:rPr>
          <w:color w:val="auto"/>
        </w:rPr>
        <w:t>predlagateljica</w:t>
      </w:r>
      <w:proofErr w:type="spellEnd"/>
      <w:r w:rsidRPr="00031FC2" w:rsidR="00636B65">
        <w:rPr>
          <w:color w:val="auto"/>
        </w:rPr>
        <w:t xml:space="preserve"> osiguranja da u roku od </w:t>
      </w:r>
      <w:r w:rsidRPr="00031FC2" w:rsidR="00636B65">
        <w:t xml:space="preserve">tri mjeseca opravda donesenu privremenu mjeru u točkama I </w:t>
      </w:r>
      <w:proofErr w:type="spellStart"/>
      <w:r w:rsidRPr="00031FC2" w:rsidR="00636B65">
        <w:t>i</w:t>
      </w:r>
      <w:proofErr w:type="spellEnd"/>
      <w:r w:rsidRPr="00031FC2" w:rsidR="00636B65">
        <w:t xml:space="preserve"> II izreke iste pokretanjem postupka po pitanju s kojim će roditeljem mal. dijete stanovati, o osobnim odnosima s mal. djetetom i načinom ostvarivanja roditeljske skrbi, jer će u protivnom sud donijeti rješenje o ukidanju ove privremene mjere.  Žalba izjavljena protiv ovog rješenja ne odgađa provedbu ove privremene mjere, ni ovrhu.</w:t>
      </w:r>
    </w:p>
    <w:p w:rsidR="00031FC2" w:rsidP="00031FC2" w:rsidRDefault="00031FC2" w14:paraId="49409785" w14:textId="77777777">
      <w:pPr>
        <w:pStyle w:val="Default"/>
        <w:jc w:val="both"/>
        <w:rPr>
          <w:color w:val="auto"/>
        </w:rPr>
      </w:pPr>
    </w:p>
    <w:p w:rsidRPr="00D36097" w:rsidR="002979C0" w:rsidP="00031FC2" w:rsidRDefault="00031FC2" w14:paraId="4E01A04F" w14:textId="77777777">
      <w:pPr>
        <w:pStyle w:val="Default"/>
        <w:jc w:val="both"/>
        <w:rPr>
          <w:color w:val="auto"/>
        </w:rPr>
      </w:pPr>
      <w:r>
        <w:rPr>
          <w:color w:val="auto"/>
        </w:rPr>
        <w:tab/>
        <w:t xml:space="preserve">23. </w:t>
      </w:r>
      <w:r w:rsidR="00C25BF2">
        <w:rPr>
          <w:color w:val="auto"/>
        </w:rPr>
        <w:t xml:space="preserve">Posljedično privremenoj mjeri u točkama I </w:t>
      </w:r>
      <w:proofErr w:type="spellStart"/>
      <w:r w:rsidR="00C25BF2">
        <w:rPr>
          <w:color w:val="auto"/>
        </w:rPr>
        <w:t>i</w:t>
      </w:r>
      <w:proofErr w:type="spellEnd"/>
      <w:r w:rsidR="00C25BF2">
        <w:rPr>
          <w:color w:val="auto"/>
        </w:rPr>
        <w:t xml:space="preserve"> II izreke ovog rješenja je osnovano </w:t>
      </w:r>
      <w:r w:rsidRPr="00D36097" w:rsidR="002979C0">
        <w:rPr>
          <w:color w:val="auto"/>
        </w:rPr>
        <w:t>odlučiti privremenom m</w:t>
      </w:r>
      <w:r w:rsidR="00C25BF2">
        <w:rPr>
          <w:color w:val="auto"/>
        </w:rPr>
        <w:t xml:space="preserve">jerom i o uzdržavanju mal. djeteta od strane oca kao </w:t>
      </w:r>
      <w:r w:rsidRPr="00D36097" w:rsidR="002979C0">
        <w:rPr>
          <w:color w:val="auto"/>
        </w:rPr>
        <w:t xml:space="preserve"> </w:t>
      </w:r>
      <w:r w:rsidRPr="00D36097" w:rsidR="002979C0">
        <w:rPr>
          <w:color w:val="auto"/>
        </w:rPr>
        <w:lastRenderedPageBreak/>
        <w:t xml:space="preserve">roditelja </w:t>
      </w:r>
      <w:r w:rsidR="00C25BF2">
        <w:rPr>
          <w:color w:val="auto"/>
        </w:rPr>
        <w:t>s kojim mal.</w:t>
      </w:r>
      <w:r>
        <w:rPr>
          <w:color w:val="auto"/>
        </w:rPr>
        <w:t xml:space="preserve"> </w:t>
      </w:r>
      <w:r w:rsidR="00C25BF2">
        <w:rPr>
          <w:color w:val="auto"/>
        </w:rPr>
        <w:t xml:space="preserve">dijete ne </w:t>
      </w:r>
      <w:r w:rsidRPr="00D36097" w:rsidR="002979C0">
        <w:rPr>
          <w:color w:val="auto"/>
        </w:rPr>
        <w:t>živ</w:t>
      </w:r>
      <w:r w:rsidR="00C25BF2">
        <w:rPr>
          <w:color w:val="auto"/>
        </w:rPr>
        <w:t>i u obiteljskoj zajednici i koji je time obveznik plaćanja novčanog doprinosa za uzdržavanje mal.</w:t>
      </w:r>
      <w:r>
        <w:rPr>
          <w:color w:val="auto"/>
        </w:rPr>
        <w:t xml:space="preserve"> </w:t>
      </w:r>
      <w:r w:rsidR="00C25BF2">
        <w:rPr>
          <w:color w:val="auto"/>
        </w:rPr>
        <w:t>djeteta.</w:t>
      </w:r>
    </w:p>
    <w:p w:rsidRPr="00D36097" w:rsidR="002979C0" w:rsidP="002979C0" w:rsidRDefault="002979C0" w14:paraId="2F6FCC1E" w14:textId="77777777">
      <w:pPr>
        <w:pStyle w:val="Bezproreda"/>
        <w:jc w:val="both"/>
        <w:rPr>
          <w:rFonts w:cs="Arial"/>
          <w:bCs/>
          <w:szCs w:val="24"/>
        </w:rPr>
      </w:pPr>
    </w:p>
    <w:p w:rsidRPr="00D36097" w:rsidR="002979C0" w:rsidP="00C25BF2" w:rsidRDefault="00031FC2" w14:paraId="6EF6776F" w14:textId="77777777">
      <w:pPr>
        <w:autoSpaceDE w:val="false"/>
        <w:autoSpaceDN w:val="false"/>
        <w:adjustRightInd w:val="false"/>
        <w:spacing w:after="0" w:line="240" w:lineRule="auto"/>
        <w:jc w:val="both"/>
        <w:rPr>
          <w:rFonts w:cs="Arial"/>
          <w:color w:val="000000"/>
        </w:rPr>
      </w:pPr>
      <w:r>
        <w:rPr>
          <w:rFonts w:cs="Arial"/>
          <w:color w:val="000000"/>
        </w:rPr>
        <w:tab/>
        <w:t xml:space="preserve">24. </w:t>
      </w:r>
      <w:r w:rsidR="002979C0">
        <w:rPr>
          <w:rFonts w:cs="Arial"/>
          <w:color w:val="000000"/>
        </w:rPr>
        <w:t xml:space="preserve">Odredbom čl.537.stl. </w:t>
      </w:r>
      <w:proofErr w:type="spellStart"/>
      <w:r w:rsidR="002979C0">
        <w:rPr>
          <w:rFonts w:cs="Arial"/>
          <w:color w:val="000000"/>
        </w:rPr>
        <w:t>Obza</w:t>
      </w:r>
      <w:proofErr w:type="spellEnd"/>
      <w:r w:rsidR="002979C0">
        <w:rPr>
          <w:rFonts w:cs="Arial"/>
          <w:color w:val="000000"/>
        </w:rPr>
        <w:t xml:space="preserve"> je propisano da će sud privremenu  mjeru radi uzdržavanja djeteta , ako za to postoji potreba, odrediti po službenoj dužnosti.</w:t>
      </w:r>
      <w:r>
        <w:rPr>
          <w:rFonts w:cs="Arial"/>
          <w:color w:val="000000"/>
        </w:rPr>
        <w:t xml:space="preserve"> </w:t>
      </w:r>
      <w:r w:rsidRPr="00D36097" w:rsidR="002979C0">
        <w:rPr>
          <w:rFonts w:cs="Arial"/>
          <w:color w:val="000000"/>
        </w:rPr>
        <w:t xml:space="preserve">Odredbom čl. 538. st. 1. </w:t>
      </w:r>
      <w:proofErr w:type="spellStart"/>
      <w:r w:rsidRPr="00D36097" w:rsidR="002979C0">
        <w:rPr>
          <w:rFonts w:cs="Arial"/>
          <w:color w:val="000000"/>
        </w:rPr>
        <w:t>Obz</w:t>
      </w:r>
      <w:proofErr w:type="spellEnd"/>
      <w:r w:rsidRPr="00D36097" w:rsidR="002979C0">
        <w:rPr>
          <w:rFonts w:cs="Arial"/>
          <w:color w:val="000000"/>
        </w:rPr>
        <w:t xml:space="preserve">-a određeno je kako se privremena mjera radi uzdržavanja, ako ovim Zakonom nije drugačije određeno, može odrediti ako predlagatelj osiguranja učini vjerojatnim postojanje obveze uzdržavanja, te da bez donošenja te mjere postoji opasnost za njegove osobine ili druge važne interese ili opasnost da će bez te mjere osiguranja protivnik osiguranja spriječiti ili znatno otežati ostvarivanje uzdržavanja. St. 2. istog članka propisano je kako se smatra da postoji opasnost za osobe ili druge važne interese predlagatelja osiguranja, ako se mjere osiguranja uzdržavanja određuju u korist djeteta, osim ako se tražbina odnosi na dio uzdržavanja u povećanom iznosu u skladu s povećanim mogućnostima pojedinog roditelja. </w:t>
      </w:r>
    </w:p>
    <w:p w:rsidRPr="00D36097" w:rsidR="002979C0" w:rsidP="002979C0" w:rsidRDefault="002979C0" w14:paraId="0050C3AE" w14:textId="77777777">
      <w:pPr>
        <w:autoSpaceDE w:val="false"/>
        <w:autoSpaceDN w:val="false"/>
        <w:adjustRightInd w:val="false"/>
        <w:spacing w:after="0" w:line="240" w:lineRule="auto"/>
        <w:rPr>
          <w:rFonts w:cs="Arial"/>
          <w:color w:val="000000"/>
        </w:rPr>
      </w:pPr>
    </w:p>
    <w:p w:rsidR="00031FC2" w:rsidP="00031FC2" w:rsidRDefault="00031FC2" w14:paraId="356FA27C" w14:textId="77777777">
      <w:pPr>
        <w:autoSpaceDE w:val="false"/>
        <w:autoSpaceDN w:val="false"/>
        <w:adjustRightInd w:val="false"/>
        <w:spacing w:after="0" w:line="240" w:lineRule="auto"/>
        <w:ind w:firstLine="708"/>
        <w:jc w:val="both"/>
        <w:rPr>
          <w:rFonts w:cs="Arial"/>
          <w:color w:val="000000"/>
        </w:rPr>
      </w:pPr>
      <w:r>
        <w:rPr>
          <w:rFonts w:cs="Arial"/>
          <w:color w:val="000000"/>
        </w:rPr>
        <w:t xml:space="preserve">25. </w:t>
      </w:r>
      <w:r w:rsidRPr="00D36097" w:rsidR="002979C0">
        <w:rPr>
          <w:rFonts w:cs="Arial"/>
          <w:color w:val="000000"/>
        </w:rPr>
        <w:t xml:space="preserve">Odredbom čl. 539. st. 1. </w:t>
      </w:r>
      <w:proofErr w:type="spellStart"/>
      <w:r w:rsidRPr="00D36097" w:rsidR="002979C0">
        <w:rPr>
          <w:rFonts w:cs="Arial"/>
          <w:color w:val="000000"/>
        </w:rPr>
        <w:t>Obz</w:t>
      </w:r>
      <w:proofErr w:type="spellEnd"/>
      <w:r w:rsidRPr="00D36097" w:rsidR="002979C0">
        <w:rPr>
          <w:rFonts w:cs="Arial"/>
          <w:color w:val="000000"/>
        </w:rPr>
        <w:t>-a propisano je kako je u postupcima u kojima se odlučuje o uzdržavanju djeteta sud dužan već na pripremnom ročištu ili prvom ročištu za glavnu raspravu nakon što strankama omogući da se o tome izjasne, odnosno ako to okolnosti slučaja zahtijevaju ili prije toga neovisno o tome je li se tuženik</w:t>
      </w:r>
      <w:r w:rsidR="00F963D6">
        <w:rPr>
          <w:rFonts w:cs="Arial"/>
          <w:color w:val="000000"/>
        </w:rPr>
        <w:t xml:space="preserve"> ,u ovom slučaju protivnik osiguranja,</w:t>
      </w:r>
      <w:r w:rsidRPr="00D36097" w:rsidR="002979C0">
        <w:rPr>
          <w:rFonts w:cs="Arial"/>
          <w:color w:val="000000"/>
        </w:rPr>
        <w:t xml:space="preserve"> o tome mogao izjasniti rješenjem u priv</w:t>
      </w:r>
      <w:r w:rsidR="00F963D6">
        <w:rPr>
          <w:rFonts w:cs="Arial"/>
          <w:color w:val="000000"/>
        </w:rPr>
        <w:t>remenoj mjeri, naložiti mu</w:t>
      </w:r>
      <w:r w:rsidRPr="00D36097" w:rsidR="002979C0">
        <w:rPr>
          <w:rFonts w:cs="Arial"/>
          <w:color w:val="000000"/>
        </w:rPr>
        <w:t xml:space="preserve"> da plaća zakonski minimum uzdržavanja za dijete. Stavkom 2. istog članka propisano je kako je protiv rješenja iz stavka 1. ovog članka dopuštena posebna žalba. Žalba ne odgađa provođenje ovrhe. </w:t>
      </w:r>
    </w:p>
    <w:p w:rsidR="00031FC2" w:rsidP="00031FC2" w:rsidRDefault="00031FC2" w14:paraId="16B93256" w14:textId="77777777">
      <w:pPr>
        <w:autoSpaceDE w:val="false"/>
        <w:autoSpaceDN w:val="false"/>
        <w:adjustRightInd w:val="false"/>
        <w:spacing w:after="0" w:line="240" w:lineRule="auto"/>
        <w:ind w:firstLine="708"/>
        <w:jc w:val="both"/>
        <w:rPr>
          <w:rFonts w:cs="Arial"/>
          <w:color w:val="000000"/>
        </w:rPr>
      </w:pPr>
    </w:p>
    <w:p w:rsidRPr="00031FC2" w:rsidR="00C92DB2" w:rsidP="00031FC2" w:rsidRDefault="00031FC2" w14:paraId="59CCD373" w14:textId="77777777">
      <w:pPr>
        <w:autoSpaceDE w:val="false"/>
        <w:autoSpaceDN w:val="false"/>
        <w:adjustRightInd w:val="false"/>
        <w:spacing w:after="0" w:line="240" w:lineRule="auto"/>
        <w:ind w:firstLine="708"/>
        <w:jc w:val="both"/>
        <w:rPr>
          <w:rFonts w:cs="Arial"/>
          <w:color w:val="000000"/>
        </w:rPr>
      </w:pPr>
      <w:r>
        <w:rPr>
          <w:rFonts w:cs="Arial"/>
          <w:color w:val="000000"/>
        </w:rPr>
        <w:t xml:space="preserve">26. </w:t>
      </w:r>
      <w:r w:rsidRPr="00956066" w:rsidR="002979C0">
        <w:rPr>
          <w:rFonts w:cs="Arial"/>
          <w:color w:val="000000"/>
        </w:rPr>
        <w:t xml:space="preserve">Svrha privremene mjere radi uzdržavanja je osiguranje egzistencije i materijalnih uvjeta za život i razvoj djeteta. Člankom 288.st1. </w:t>
      </w:r>
      <w:proofErr w:type="spellStart"/>
      <w:r w:rsidRPr="00956066" w:rsidR="002979C0">
        <w:rPr>
          <w:rFonts w:cs="Arial"/>
          <w:color w:val="000000"/>
        </w:rPr>
        <w:t>Obz</w:t>
      </w:r>
      <w:proofErr w:type="spellEnd"/>
      <w:r w:rsidRPr="00956066" w:rsidR="002979C0">
        <w:rPr>
          <w:rFonts w:cs="Arial"/>
          <w:color w:val="000000"/>
        </w:rPr>
        <w:t>-a  je propisano da su roditelji prvi dužni uzdržavati svoje mal. dijete.</w:t>
      </w:r>
      <w:r w:rsidRPr="00956066" w:rsidR="00F963D6">
        <w:rPr>
          <w:rFonts w:cs="Arial"/>
          <w:color w:val="000000"/>
        </w:rPr>
        <w:t xml:space="preserve"> U utvrđenim okolnostima uzimajući u obzir i životnu dob mal.</w:t>
      </w:r>
      <w:r>
        <w:rPr>
          <w:rFonts w:cs="Arial"/>
          <w:color w:val="000000"/>
        </w:rPr>
        <w:t xml:space="preserve"> </w:t>
      </w:r>
      <w:r w:rsidRPr="00956066" w:rsidR="00F963D6">
        <w:rPr>
          <w:rFonts w:cs="Arial"/>
          <w:color w:val="000000"/>
        </w:rPr>
        <w:t xml:space="preserve">dječaka i njegovo zdravstveno stanje, te prihvaćajući suglasni prijedlog roditelja da se privremenom mjerom naloži ocu da doprinosi za uzdržavanje djeteta sa iznosom od  290,00 </w:t>
      </w:r>
      <w:proofErr w:type="spellStart"/>
      <w:r w:rsidRPr="00956066" w:rsidR="00F963D6">
        <w:rPr>
          <w:rFonts w:cs="Arial"/>
          <w:color w:val="000000"/>
        </w:rPr>
        <w:t>eur</w:t>
      </w:r>
      <w:proofErr w:type="spellEnd"/>
      <w:r w:rsidRPr="00956066" w:rsidR="00F963D6">
        <w:rPr>
          <w:rFonts w:cs="Arial"/>
          <w:color w:val="000000"/>
        </w:rPr>
        <w:t xml:space="preserve"> mjesečno počev od  25.kolovoza 2026. pa dok budu postojali zakonski uvjeti, to je sud tako i odlučio privremenom mjerom imajući u vidu da se aktual</w:t>
      </w:r>
      <w:r w:rsidRPr="00956066" w:rsidR="00956066">
        <w:rPr>
          <w:rFonts w:cs="Arial"/>
          <w:color w:val="000000"/>
        </w:rPr>
        <w:t xml:space="preserve">no radi o zakonskom minimumu (čl.539.st.1. </w:t>
      </w:r>
      <w:proofErr w:type="spellStart"/>
      <w:r w:rsidRPr="00956066" w:rsidR="00956066">
        <w:rPr>
          <w:rFonts w:cs="Arial"/>
          <w:color w:val="000000"/>
        </w:rPr>
        <w:t>Obz</w:t>
      </w:r>
      <w:proofErr w:type="spellEnd"/>
      <w:r w:rsidRPr="00956066" w:rsidR="00956066">
        <w:rPr>
          <w:rFonts w:cs="Arial"/>
          <w:color w:val="000000"/>
        </w:rPr>
        <w:t>-a ) iz Odluke o minimalnim novčanim iznosima potrebnima za mjesečno uzdržavanje djeteta, objavljenoj u NN broj 66/2026</w:t>
      </w:r>
      <w:r w:rsidRPr="00956066" w:rsidR="00956066">
        <w:rPr>
          <w:rFonts w:cs="Arial"/>
          <w:color w:val="231F20"/>
        </w:rPr>
        <w:t xml:space="preserve"> Naime, na temelju članka 314. stavka 1. </w:t>
      </w:r>
      <w:proofErr w:type="spellStart"/>
      <w:r w:rsidRPr="00956066" w:rsidR="00956066">
        <w:rPr>
          <w:rFonts w:cs="Arial"/>
          <w:color w:val="231F20"/>
        </w:rPr>
        <w:t>Obz</w:t>
      </w:r>
      <w:proofErr w:type="spellEnd"/>
      <w:r w:rsidRPr="00956066" w:rsidR="00956066">
        <w:rPr>
          <w:rFonts w:cs="Arial"/>
          <w:color w:val="231F20"/>
        </w:rPr>
        <w:t>-a nadležni ministar rada, mirovinskoga sustava, obitelji i socijalne politike, donosi jednom godišnje takvu Odluku</w:t>
      </w:r>
      <w:r w:rsidRPr="00956066" w:rsidR="00956066">
        <w:rPr>
          <w:rFonts w:cs="Arial"/>
          <w:b/>
          <w:bCs/>
          <w:color w:val="231F20"/>
        </w:rPr>
        <w:t>.</w:t>
      </w:r>
      <w:r w:rsidRPr="00956066" w:rsidR="00956066">
        <w:rPr>
          <w:rFonts w:cs="Arial"/>
          <w:bCs/>
          <w:color w:val="231F20"/>
        </w:rPr>
        <w:t xml:space="preserve"> Minimalni</w:t>
      </w:r>
      <w:r w:rsidRPr="00956066" w:rsidR="00956066">
        <w:rPr>
          <w:rFonts w:cs="Arial"/>
          <w:b/>
          <w:bCs/>
          <w:color w:val="231F20"/>
          <w:sz w:val="38"/>
          <w:szCs w:val="38"/>
        </w:rPr>
        <w:t xml:space="preserve"> </w:t>
      </w:r>
      <w:r w:rsidRPr="00956066" w:rsidR="00956066">
        <w:rPr>
          <w:rFonts w:cs="Arial"/>
          <w:color w:val="231F20"/>
        </w:rPr>
        <w:t xml:space="preserve">novčani iznosi koji predstavljaju minimum iznosa ukupnih materijalnih potreba za mjesečno uzdržavanje maloljetnog djeteta u Republici Hrvatskoj koje je dužan platiti roditelj koji ne stanuje s djetetom, određuju se u postotku od prosječne mjesečne isplaćene neto plaće po zaposlenome u pravnim osobama Republike Hrvatske, te za dijete od 7 do 12 godina iznose 20 % takve prosječne neto plaće, odnosno 290,00 eura mjesečno. Stoga je pozivom na citiranu odredbu čl.539.st.1. </w:t>
      </w:r>
      <w:proofErr w:type="spellStart"/>
      <w:r w:rsidRPr="00956066" w:rsidR="00956066">
        <w:rPr>
          <w:rFonts w:cs="Arial"/>
          <w:color w:val="231F20"/>
        </w:rPr>
        <w:t>Obz</w:t>
      </w:r>
      <w:proofErr w:type="spellEnd"/>
      <w:r w:rsidRPr="00956066" w:rsidR="00956066">
        <w:rPr>
          <w:rFonts w:cs="Arial"/>
          <w:color w:val="231F20"/>
        </w:rPr>
        <w:t>-a ovom privremenom mjerom i određen iznos zakonskog minimuma a i takav je u konačnici i sporazum predmetnih roditelja. Odlučeno je dakle kao u točki III izreke ovog rješenja.</w:t>
      </w:r>
      <w:r w:rsidR="00956066">
        <w:rPr>
          <w:rFonts w:cs="Arial"/>
          <w:color w:val="231F20"/>
        </w:rPr>
        <w:t xml:space="preserve"> U zasebnom, već pokrenutom parničnom postupku će se odlučiti o konačnoj</w:t>
      </w:r>
      <w:r w:rsidRPr="0094397F" w:rsidR="00956066">
        <w:rPr>
          <w:rFonts w:cs="Arial"/>
          <w:color w:val="231F20"/>
        </w:rPr>
        <w:t xml:space="preserve"> visini iznosa novčanog doprinosa za uzdržavanje </w:t>
      </w:r>
      <w:proofErr w:type="spellStart"/>
      <w:r w:rsidRPr="0094397F" w:rsidR="00956066">
        <w:rPr>
          <w:rFonts w:cs="Arial"/>
          <w:color w:val="231F20"/>
        </w:rPr>
        <w:t>mal.djeteta</w:t>
      </w:r>
      <w:proofErr w:type="spellEnd"/>
      <w:r w:rsidRPr="0094397F" w:rsidR="00956066">
        <w:rPr>
          <w:rFonts w:cs="Arial"/>
          <w:color w:val="231F20"/>
        </w:rPr>
        <w:t xml:space="preserve">, dok je ova privremena mjera na način kao u svim točkama izreke </w:t>
      </w:r>
      <w:r w:rsidRPr="0094397F" w:rsidR="00C92DB2">
        <w:rPr>
          <w:rFonts w:cs="Arial"/>
        </w:rPr>
        <w:t>regulacijska mjera privremene naravi.</w:t>
      </w:r>
    </w:p>
    <w:p w:rsidR="009C5DE6" w:rsidP="004B5AF7" w:rsidRDefault="009C5DE6" w14:paraId="21D8C430" w14:textId="77777777">
      <w:pPr>
        <w:pStyle w:val="Bezproreda"/>
      </w:pPr>
    </w:p>
    <w:p w:rsidR="009C5DE6" w:rsidP="00031FC2" w:rsidRDefault="00031FC2" w14:paraId="13EB1E03" w14:textId="77777777">
      <w:pPr>
        <w:pStyle w:val="Bezproreda"/>
        <w:jc w:val="both"/>
      </w:pPr>
      <w:r>
        <w:lastRenderedPageBreak/>
        <w:tab/>
        <w:t xml:space="preserve">27. </w:t>
      </w:r>
      <w:r w:rsidR="0061228F">
        <w:t xml:space="preserve">Pozivom na odredbu čl.532.st.1.i 2 u vezi sa čl.534. </w:t>
      </w:r>
      <w:proofErr w:type="spellStart"/>
      <w:r w:rsidR="0061228F">
        <w:t>obz</w:t>
      </w:r>
      <w:proofErr w:type="spellEnd"/>
      <w:r w:rsidR="0061228F">
        <w:t xml:space="preserve">-a </w:t>
      </w:r>
      <w:proofErr w:type="spellStart"/>
      <w:r w:rsidR="0061228F">
        <w:t>Obz</w:t>
      </w:r>
      <w:proofErr w:type="spellEnd"/>
      <w:r w:rsidR="0061228F">
        <w:t>-a odlučeno je na način kao u točkama IV i V izreke ove privremene mjere, dok je točkom VI izreke odlučeno do kada ostaje na snazi privremena mjera radi uzdržavanja mal.</w:t>
      </w:r>
      <w:r>
        <w:t xml:space="preserve"> </w:t>
      </w:r>
      <w:r w:rsidR="0061228F">
        <w:t xml:space="preserve">djeteta iz točke III izreke </w:t>
      </w:r>
      <w:r>
        <w:t>.</w:t>
      </w:r>
    </w:p>
    <w:p w:rsidR="00146E61" w:rsidP="004B5AF7" w:rsidRDefault="00146E61" w14:paraId="3DEB11E3" w14:textId="77777777">
      <w:pPr>
        <w:pStyle w:val="Bezproreda"/>
      </w:pPr>
    </w:p>
    <w:p w:rsidR="00146E61" w:rsidP="00146E61" w:rsidRDefault="00031FC2" w14:paraId="7E19FF29" w14:textId="77777777">
      <w:pPr>
        <w:pStyle w:val="Bezproreda"/>
        <w:jc w:val="both"/>
      </w:pPr>
      <w:r>
        <w:tab/>
        <w:t xml:space="preserve">28. </w:t>
      </w:r>
      <w:r w:rsidR="0094397F">
        <w:t xml:space="preserve">Temeljem čl.535 i čl. 539.st.2. </w:t>
      </w:r>
      <w:proofErr w:type="spellStart"/>
      <w:r w:rsidR="0094397F">
        <w:t>Obz</w:t>
      </w:r>
      <w:proofErr w:type="spellEnd"/>
      <w:r w:rsidR="0094397F">
        <w:t xml:space="preserve">-a </w:t>
      </w:r>
      <w:r w:rsidR="00146E61">
        <w:t>odlučeno je na način kao u točki VII izreke privremene mjere.</w:t>
      </w:r>
    </w:p>
    <w:p w:rsidR="00146E61" w:rsidP="004B5AF7" w:rsidRDefault="00146E61" w14:paraId="465ED5F5" w14:textId="77777777">
      <w:pPr>
        <w:pStyle w:val="Bezproreda"/>
      </w:pPr>
    </w:p>
    <w:p w:rsidR="00146E61" w:rsidP="00146E61" w:rsidRDefault="00031FC2" w14:paraId="3F4300D4" w14:textId="77777777">
      <w:pPr>
        <w:pStyle w:val="Bezproreda"/>
        <w:jc w:val="both"/>
      </w:pPr>
      <w:r>
        <w:tab/>
        <w:t xml:space="preserve">29. </w:t>
      </w:r>
      <w:r w:rsidR="00146E61">
        <w:t xml:space="preserve">Sud je odlučio da svaka stranka snosi svoj trošak ovog postupka u smislu čl.366.st.1. </w:t>
      </w:r>
      <w:proofErr w:type="spellStart"/>
      <w:r w:rsidR="00146E61">
        <w:t>Obz</w:t>
      </w:r>
      <w:proofErr w:type="spellEnd"/>
      <w:r w:rsidR="00146E61">
        <w:t>-a i nastavno takvom u konačnici suglasnom prijedlogu stranaka.</w:t>
      </w:r>
    </w:p>
    <w:p w:rsidR="00146E61" w:rsidP="004B5AF7" w:rsidRDefault="00146E61" w14:paraId="0883A347" w14:textId="77777777">
      <w:pPr>
        <w:pStyle w:val="Bezproreda"/>
      </w:pPr>
    </w:p>
    <w:p w:rsidR="00146E61" w:rsidP="00146E61" w:rsidRDefault="00146E61" w14:paraId="3D1BA19A" w14:textId="77777777">
      <w:pPr>
        <w:pStyle w:val="Bezproreda"/>
        <w:jc w:val="center"/>
      </w:pPr>
      <w:r>
        <w:t>U Splitu, 14.</w:t>
      </w:r>
      <w:r w:rsidR="00031FC2">
        <w:t xml:space="preserve"> </w:t>
      </w:r>
      <w:r>
        <w:t>rujna 2026.g</w:t>
      </w:r>
    </w:p>
    <w:p w:rsidR="00146E61" w:rsidP="00146E61" w:rsidRDefault="00146E61" w14:paraId="68135D5F" w14:textId="77777777">
      <w:pPr>
        <w:pStyle w:val="Bezproreda"/>
        <w:jc w:val="center"/>
      </w:pPr>
    </w:p>
    <w:p w:rsidR="00146E61" w:rsidP="00146E61" w:rsidRDefault="00146E61" w14:paraId="49F1E9D7" w14:textId="77777777">
      <w:pPr>
        <w:pStyle w:val="Bezproreda"/>
        <w:jc w:val="center"/>
      </w:pPr>
      <w:r>
        <w:t xml:space="preserve">                                                                   S U D A C </w:t>
      </w:r>
    </w:p>
    <w:p w:rsidR="00146E61" w:rsidP="00146E61" w:rsidRDefault="00146E61" w14:paraId="60A4BF43" w14:textId="77777777">
      <w:pPr>
        <w:pStyle w:val="Bezproreda"/>
        <w:jc w:val="center"/>
      </w:pPr>
    </w:p>
    <w:p w:rsidR="00146E61" w:rsidP="00146E61" w:rsidRDefault="00146E61" w14:paraId="2B4A453B" w14:textId="77777777">
      <w:pPr>
        <w:pStyle w:val="Bezproreda"/>
        <w:jc w:val="center"/>
      </w:pPr>
      <w:r>
        <w:t xml:space="preserve">                                                                      DIJANA SELAK </w:t>
      </w:r>
    </w:p>
    <w:p w:rsidR="009C5DE6" w:rsidP="004B5AF7" w:rsidRDefault="009C5DE6" w14:paraId="5B4EC4BE" w14:textId="77777777">
      <w:pPr>
        <w:pStyle w:val="Bezproreda"/>
      </w:pPr>
    </w:p>
    <w:p w:rsidR="00146E61" w:rsidP="004B5AF7" w:rsidRDefault="00146E61" w14:paraId="77DEA4D5" w14:textId="77777777">
      <w:pPr>
        <w:pStyle w:val="Bezproreda"/>
      </w:pPr>
    </w:p>
    <w:p w:rsidR="00146E61" w:rsidP="00146E61" w:rsidRDefault="00146E61" w14:paraId="33666A3A" w14:textId="77777777">
      <w:pPr>
        <w:pStyle w:val="Bezproreda"/>
        <w:jc w:val="both"/>
      </w:pPr>
      <w:r>
        <w:t>UPUTA O PRAVNOM LIJEKU: Protiv ovog rješenja o privremenoj mjeri je dopuštena žalba nadležnom Županijskom sudu. Žalba se podnosi putem ovog suda u dostatnom broju primjeraka, u roku od 8 dana od dana primitka ovog rješenja.</w:t>
      </w:r>
    </w:p>
    <w:p w:rsidR="00146E61" w:rsidP="00146E61" w:rsidRDefault="00146E61" w14:paraId="7B060DCE" w14:textId="77777777">
      <w:pPr>
        <w:pStyle w:val="Bezproreda"/>
        <w:jc w:val="both"/>
      </w:pPr>
      <w:r>
        <w:br/>
        <w:t xml:space="preserve">DNA: </w:t>
      </w:r>
      <w:r>
        <w:br/>
        <w:t xml:space="preserve">-punomoćniku </w:t>
      </w:r>
      <w:proofErr w:type="spellStart"/>
      <w:r>
        <w:t>predlagateljice</w:t>
      </w:r>
      <w:proofErr w:type="spellEnd"/>
      <w:r>
        <w:t xml:space="preserve"> osiguranja</w:t>
      </w:r>
    </w:p>
    <w:p w:rsidR="00146E61" w:rsidP="00146E61" w:rsidRDefault="00146E61" w14:paraId="324C96C4" w14:textId="77777777">
      <w:pPr>
        <w:pStyle w:val="Bezproreda"/>
        <w:jc w:val="both"/>
      </w:pPr>
      <w:r>
        <w:t>-punomoćniku protivnika osiguranja</w:t>
      </w:r>
    </w:p>
    <w:p w:rsidR="00146E61" w:rsidP="00146E61" w:rsidRDefault="00146E61" w14:paraId="3F40ABA7" w14:textId="77777777">
      <w:pPr>
        <w:pStyle w:val="Bezproreda"/>
        <w:jc w:val="both"/>
      </w:pPr>
      <w:r>
        <w:t xml:space="preserve">-posebnom skrbniku </w:t>
      </w:r>
      <w:proofErr w:type="spellStart"/>
      <w:r>
        <w:t>mal.djeteta</w:t>
      </w:r>
      <w:proofErr w:type="spellEnd"/>
    </w:p>
    <w:p w:rsidR="00146E61" w:rsidP="00146E61" w:rsidRDefault="00146E61" w14:paraId="2F060654" w14:textId="77777777">
      <w:pPr>
        <w:pStyle w:val="Bezproreda"/>
        <w:jc w:val="both"/>
      </w:pPr>
      <w:r>
        <w:t xml:space="preserve">-HZSR-u PU </w:t>
      </w:r>
      <w:r w:rsidR="00AC3C43">
        <w:t>S.</w:t>
      </w:r>
    </w:p>
    <w:sectPr w:rsidR="00146E61" w:rsidSect="00D61D63">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46A02" w:rsidP="00D61D63" w:rsidRDefault="00F46A02" w14:paraId="00F8F66B" w14:textId="77777777">
      <w:pPr>
        <w:spacing w:after="0" w:line="240" w:lineRule="auto"/>
      </w:pPr>
      <w:r>
        <w:separator/>
      </w:r>
    </w:p>
  </w:endnote>
  <w:endnote w:type="continuationSeparator" w:id="0">
    <w:p w:rsidR="00F46A02" w:rsidP="00D61D63" w:rsidRDefault="00F46A02" w14:paraId="547DEF03"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46A02" w:rsidP="00D61D63" w:rsidRDefault="00F46A02" w14:paraId="3642C0D8" w14:textId="77777777">
      <w:pPr>
        <w:spacing w:after="0" w:line="240" w:lineRule="auto"/>
      </w:pPr>
      <w:r>
        <w:separator/>
      </w:r>
    </w:p>
  </w:footnote>
  <w:footnote w:type="continuationSeparator" w:id="0">
    <w:p w:rsidR="00F46A02" w:rsidP="00D61D63" w:rsidRDefault="00F46A02" w14:paraId="50D9B912"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0887599"/>
      <w:docPartObj>
        <w:docPartGallery w:val="Page Numbers (Top of Page)"/>
        <w:docPartUnique/>
      </w:docPartObj>
    </w:sdtPr>
    <w:sdtEndPr/>
    <w:sdtContent>
      <w:p w:rsidR="004A7477" w:rsidRDefault="004A7477" w14:paraId="0A86B4CA" w14:textId="1A267F3A">
        <w:pPr>
          <w:pStyle w:val="Zaglavlje"/>
          <w:jc w:val="center"/>
        </w:pPr>
        <w:r>
          <w:t xml:space="preserve">                                 </w:t>
        </w:r>
        <w:r w:rsidR="00D76987">
          <w:t xml:space="preserve">                        </w:t>
        </w:r>
        <w:r>
          <w:t xml:space="preserve">     </w:t>
        </w:r>
        <w:r>
          <w:fldChar w:fldCharType="begin"/>
        </w:r>
        <w:r>
          <w:instrText>PAGE   \* MERGEFORMAT</w:instrText>
        </w:r>
        <w:r>
          <w:fldChar w:fldCharType="separate"/>
        </w:r>
        <w:r w:rsidR="0094397F">
          <w:rPr>
            <w:noProof/>
          </w:rPr>
          <w:t>1</w:t>
        </w:r>
        <w:r w:rsidR="0094397F">
          <w:rPr>
            <w:noProof/>
          </w:rPr>
          <w:t>1</w:t>
        </w:r>
        <w:r>
          <w:fldChar w:fldCharType="end"/>
        </w:r>
        <w:r>
          <w:t xml:space="preserve">                     </w:t>
        </w:r>
        <w:r w:rsidR="00D76987">
          <w:t xml:space="preserve">              </w:t>
        </w:r>
        <w:r>
          <w:t xml:space="preserve">   R1 Ob-1027/2025</w:t>
        </w:r>
        <w:r w:rsidR="00D76987">
          <w:t>-</w:t>
        </w:r>
        <w:r w:rsidR="00355435">
          <w:t>15</w:t>
        </w:r>
      </w:p>
    </w:sdtContent>
  </w:sdt>
  <w:p w:rsidR="004A7477" w:rsidRDefault="004A7477" w14:paraId="6CD26C24"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E26FF3"/>
    <w:multiLevelType w:val="hybridMultilevel"/>
    <w:tmpl w:val="F82A03F6"/>
    <w:lvl w:ilvl="0" w:tplc="CA3E2B3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D286D8C"/>
    <w:multiLevelType w:val="hybridMultilevel"/>
    <w:tmpl w:val="670EDB2C"/>
    <w:lvl w:ilvl="0" w:tplc="C7F6C5B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3EBA27CB"/>
    <w:multiLevelType w:val="multilevel"/>
    <w:tmpl w:val="BB7E486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
    <w:nsid w:val="40716E45"/>
    <w:multiLevelType w:val="hybridMultilevel"/>
    <w:tmpl w:val="C962652E"/>
    <w:lvl w:ilvl="0" w:tplc="D6B6AA1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769876E2"/>
    <w:multiLevelType w:val="hybridMultilevel"/>
    <w:tmpl w:val="2272F6EE"/>
    <w:lvl w:ilvl="0" w:tplc="375405D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447"/>
    <w:rsid w:val="00031FC2"/>
    <w:rsid w:val="0009470E"/>
    <w:rsid w:val="000F6980"/>
    <w:rsid w:val="00146E61"/>
    <w:rsid w:val="001A0E60"/>
    <w:rsid w:val="001D5FA5"/>
    <w:rsid w:val="002979C0"/>
    <w:rsid w:val="003218A7"/>
    <w:rsid w:val="00330CB7"/>
    <w:rsid w:val="00355435"/>
    <w:rsid w:val="003C3C82"/>
    <w:rsid w:val="00436FAC"/>
    <w:rsid w:val="004A7477"/>
    <w:rsid w:val="004B5AF7"/>
    <w:rsid w:val="004F1635"/>
    <w:rsid w:val="00525F97"/>
    <w:rsid w:val="00550463"/>
    <w:rsid w:val="005953DE"/>
    <w:rsid w:val="0061228F"/>
    <w:rsid w:val="0063672C"/>
    <w:rsid w:val="00636B65"/>
    <w:rsid w:val="006878FE"/>
    <w:rsid w:val="0070646F"/>
    <w:rsid w:val="00722D08"/>
    <w:rsid w:val="00752494"/>
    <w:rsid w:val="0081683A"/>
    <w:rsid w:val="00825A65"/>
    <w:rsid w:val="00877F4E"/>
    <w:rsid w:val="008817DB"/>
    <w:rsid w:val="00936447"/>
    <w:rsid w:val="009365E8"/>
    <w:rsid w:val="0094397F"/>
    <w:rsid w:val="00956066"/>
    <w:rsid w:val="009928CF"/>
    <w:rsid w:val="009C5DE6"/>
    <w:rsid w:val="009E61B2"/>
    <w:rsid w:val="00A32200"/>
    <w:rsid w:val="00A65773"/>
    <w:rsid w:val="00AB0E51"/>
    <w:rsid w:val="00AC092B"/>
    <w:rsid w:val="00AC3C43"/>
    <w:rsid w:val="00AC64F2"/>
    <w:rsid w:val="00B246E1"/>
    <w:rsid w:val="00B74800"/>
    <w:rsid w:val="00BA46DD"/>
    <w:rsid w:val="00BE3DCA"/>
    <w:rsid w:val="00C118A6"/>
    <w:rsid w:val="00C25BF2"/>
    <w:rsid w:val="00C92DB2"/>
    <w:rsid w:val="00C97430"/>
    <w:rsid w:val="00D35D2A"/>
    <w:rsid w:val="00D61D63"/>
    <w:rsid w:val="00D76987"/>
    <w:rsid w:val="00DA2B05"/>
    <w:rsid w:val="00DC2999"/>
    <w:rsid w:val="00E47B18"/>
    <w:rsid w:val="00EA223E"/>
    <w:rsid w:val="00F22B9B"/>
    <w:rsid w:val="00F33B1B"/>
    <w:rsid w:val="00F46A02"/>
    <w:rsid w:val="00F84DA6"/>
    <w:rsid w:val="00F963D6"/>
    <w:rsid w:val="00FA65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9EB6DFF"/>
  <w15:docId w15:val="{F1DA1EEF-B023-48D3-AA60-D8C2390095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kern w:val="2"/>
        <w:sz w:val="24"/>
        <w:szCs w:val="24"/>
        <w:lang w:val="hr-HR" w:eastAsia="en-US" w:bidi="ar-SA"/>
      </w:rPr>
    </w:rPrDefault>
    <w:pPrDefault>
      <w:pPr>
        <w:spacing w:after="160" w:line="278"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paragraph" w:styleId="Naslov1">
    <w:name w:val="heading 1"/>
    <w:basedOn w:val="Normal"/>
    <w:next w:val="Normal"/>
    <w:link w:val="Naslov1Char"/>
    <w:uiPriority w:val="9"/>
    <w:qFormat/>
    <w:rsid w:val="0093644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93644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936447"/>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936447"/>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936447"/>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936447"/>
    <w:pPr>
      <w:keepNext/>
      <w:keepLines/>
      <w:spacing w:before="40" w:after="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936447"/>
    <w:pPr>
      <w:keepNext/>
      <w:keepLines/>
      <w:spacing w:before="40" w:after="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936447"/>
    <w:pPr>
      <w:keepNext/>
      <w:keepLines/>
      <w:spacing w:after="0"/>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936447"/>
    <w:pPr>
      <w:keepNext/>
      <w:keepLines/>
      <w:spacing w:after="0"/>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936447"/>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936447"/>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936447"/>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936447"/>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936447"/>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936447"/>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936447"/>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936447"/>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936447"/>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936447"/>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936447"/>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936447"/>
    <w:pPr>
      <w:numPr>
        <w:ilvl w:val="1"/>
      </w:numPr>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936447"/>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36447"/>
    <w:pPr>
      <w:spacing w:before="160"/>
      <w:jc w:val="center"/>
    </w:pPr>
    <w:rPr>
      <w:i/>
      <w:iCs/>
      <w:color w:val="404040" w:themeColor="text1" w:themeTint="BF"/>
    </w:rPr>
  </w:style>
  <w:style w:type="character" w:styleId="CitatChar" w:customStyle="true">
    <w:name w:val="Citat Char"/>
    <w:basedOn w:val="Zadanifontodlomka"/>
    <w:link w:val="Citat"/>
    <w:uiPriority w:val="29"/>
    <w:rsid w:val="00936447"/>
    <w:rPr>
      <w:i/>
      <w:iCs/>
      <w:color w:val="404040" w:themeColor="text1" w:themeTint="BF"/>
    </w:rPr>
  </w:style>
  <w:style w:type="paragraph" w:styleId="Odlomakpopisa">
    <w:name w:val="List Paragraph"/>
    <w:basedOn w:val="Normal"/>
    <w:uiPriority w:val="34"/>
    <w:qFormat/>
    <w:rsid w:val="00936447"/>
    <w:pPr>
      <w:ind w:left="720"/>
      <w:contextualSpacing/>
    </w:pPr>
  </w:style>
  <w:style w:type="character" w:styleId="Jakoisticanje">
    <w:name w:val="Intense Emphasis"/>
    <w:basedOn w:val="Zadanifontodlomka"/>
    <w:uiPriority w:val="21"/>
    <w:qFormat/>
    <w:rsid w:val="00936447"/>
    <w:rPr>
      <w:i/>
      <w:iCs/>
      <w:color w:val="0F4761" w:themeColor="accent1" w:themeShade="BF"/>
    </w:rPr>
  </w:style>
  <w:style w:type="paragraph" w:styleId="Naglaencitat">
    <w:name w:val="Intense Quote"/>
    <w:basedOn w:val="Normal"/>
    <w:next w:val="Normal"/>
    <w:link w:val="NaglaencitatChar"/>
    <w:uiPriority w:val="30"/>
    <w:qFormat/>
    <w:rsid w:val="0093644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936447"/>
    <w:rPr>
      <w:i/>
      <w:iCs/>
      <w:color w:val="0F4761" w:themeColor="accent1" w:themeShade="BF"/>
    </w:rPr>
  </w:style>
  <w:style w:type="character" w:styleId="Istaknutareferenca">
    <w:name w:val="Intense Reference"/>
    <w:basedOn w:val="Zadanifontodlomka"/>
    <w:uiPriority w:val="32"/>
    <w:qFormat/>
    <w:rsid w:val="00936447"/>
    <w:rPr>
      <w:b/>
      <w:bCs/>
      <w:smallCaps/>
      <w:color w:val="0F4761" w:themeColor="accent1" w:themeShade="BF"/>
      <w:spacing w:val="5"/>
    </w:rPr>
  </w:style>
  <w:style w:type="paragraph" w:styleId="Default" w:customStyle="true">
    <w:name w:val="Default"/>
    <w:rsid w:val="00D61D63"/>
    <w:pPr>
      <w:autoSpaceDE w:val="false"/>
      <w:autoSpaceDN w:val="false"/>
      <w:adjustRightInd w:val="false"/>
      <w:spacing w:after="0" w:line="240" w:lineRule="auto"/>
    </w:pPr>
    <w:rPr>
      <w:rFonts w:cs="Arial"/>
      <w:color w:val="000000"/>
      <w:kern w:val="0"/>
    </w:rPr>
  </w:style>
  <w:style w:type="paragraph" w:styleId="Bezproreda">
    <w:name w:val="No Spacing"/>
    <w:uiPriority w:val="1"/>
    <w:qFormat/>
    <w:rsid w:val="00D61D63"/>
    <w:pPr>
      <w:spacing w:after="0" w:line="240" w:lineRule="auto"/>
    </w:pPr>
    <w:rPr>
      <w:kern w:val="0"/>
      <w:szCs w:val="22"/>
    </w:rPr>
  </w:style>
  <w:style w:type="paragraph" w:styleId="Zaglavlje">
    <w:name w:val="header"/>
    <w:basedOn w:val="Normal"/>
    <w:link w:val="ZaglavljeChar"/>
    <w:uiPriority w:val="99"/>
    <w:unhideWhenUsed/>
    <w:rsid w:val="00D61D63"/>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61D63"/>
  </w:style>
  <w:style w:type="paragraph" w:styleId="Podnoje">
    <w:name w:val="footer"/>
    <w:basedOn w:val="Normal"/>
    <w:link w:val="PodnojeChar"/>
    <w:uiPriority w:val="99"/>
    <w:unhideWhenUsed/>
    <w:rsid w:val="00D61D63"/>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61D63"/>
  </w:style>
  <w:style w:type="paragraph" w:styleId="box483505" w:customStyle="true">
    <w:name w:val="box_483505"/>
    <w:basedOn w:val="Normal"/>
    <w:rsid w:val="00956066"/>
    <w:pPr>
      <w:spacing w:before="100" w:beforeAutospacing="true" w:after="100" w:afterAutospacing="true" w:line="240" w:lineRule="auto"/>
    </w:pPr>
    <w:rPr>
      <w:rFonts w:ascii="Times New Roman" w:hAnsi="Times New Roman" w:eastAsia="Times New Roman" w:cs="Times New Roman"/>
      <w:kern w:val="0"/>
      <w:lang w:eastAsia="hr-HR"/>
    </w:rPr>
  </w:style>
  <w:style w:type="character" w:styleId="Tekstrezerviranogmjesta">
    <w:name w:val="Placeholder Text"/>
    <w:basedOn w:val="Zadanifontodlomka"/>
    <w:uiPriority w:val="99"/>
    <w:semiHidden/>
    <w:rsid w:val="00355435"/>
    <w:rPr>
      <w:color w:val="808080"/>
      <w:bdr w:val="none" w:color="auto" w:sz="0" w:space="0"/>
      <w:shd w:val="clear" w:color="auto" w:fill="auto"/>
    </w:rPr>
  </w:style>
  <w:style w:type="character" w:styleId="eSPISCCParagraphDefaultFont" w:customStyle="true">
    <w:name w:val="eSPIS_CC_Paragraph Default Font"/>
    <w:basedOn w:val="Zadanifontodlomka"/>
    <w:rsid w:val="00355435"/>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355435"/>
    <w:rPr>
      <w:rFonts w:cs="Arial"/>
      <w:noProof/>
      <w:bdr w:val="none" w:color="auto" w:sz="0" w:space="0"/>
      <w:shd w:val="clear" w:color="auto" w:fill="FFFFCC"/>
      <w:lang w:val="hr-HR"/>
    </w:rPr>
  </w:style>
  <w:style w:type="character" w:styleId="PozadinaSvijetloCrvena" w:customStyle="true">
    <w:name w:val="Pozadina_SvijetloCrvena"/>
    <w:basedOn w:val="eSPISCCParagraphDefaultFont"/>
    <w:rsid w:val="00355435"/>
    <w:rPr>
      <w:rFonts w:ascii="Times New Roman" w:hAnsi="Times New Roman" w:cs="Arial"/>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355435"/>
    <w:rPr>
      <w:rFonts w:ascii="Times New Roman" w:hAnsi="Times New Roman" w:cs="Arial"/>
      <w:noProof/>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8494340">
      <w:bodyDiv w:val="true"/>
      <w:marLeft w:val="0"/>
      <w:marRight w:val="0"/>
      <w:marTop w:val="0"/>
      <w:marBottom w:val="0"/>
      <w:divBdr>
        <w:top w:val="none" w:color="auto" w:sz="0" w:space="0"/>
        <w:left w:val="none" w:color="auto" w:sz="0" w:space="0"/>
        <w:bottom w:val="none" w:color="auto" w:sz="0" w:space="0"/>
        <w:right w:val="none" w:color="auto" w:sz="0" w:space="0"/>
      </w:divBdr>
    </w:div>
    <w:div w:id="954484721">
      <w:bodyDiv w:val="true"/>
      <w:marLeft w:val="0"/>
      <w:marRight w:val="0"/>
      <w:marTop w:val="0"/>
      <w:marBottom w:val="0"/>
      <w:divBdr>
        <w:top w:val="none" w:color="auto" w:sz="0" w:space="0"/>
        <w:left w:val="none" w:color="auto" w:sz="0" w:space="0"/>
        <w:bottom w:val="none" w:color="auto" w:sz="0" w:space="0"/>
        <w:right w:val="none" w:color="auto" w:sz="0" w:space="0"/>
      </w:divBdr>
    </w:div>
    <w:div w:id="17891564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14. rujna 2026.</izvorni_sadrzaj>
    <derivirana_varijabla naziv="DomainObject.DatumDonosenjaOdluke_1">14. rujna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Dijana</izvorni_sadrzaj>
    <derivirana_varijabla naziv="DomainObject.DonositeljOdluke.Ime_1">Dijana</derivirana_varijabla>
  </DomainObject.DonositeljOdluke.Ime>
  <DomainObject.DonositeljOdluke.Prezime>
    <izvorni_sadrzaj>Selak</izvorni_sadrzaj>
    <derivirana_varijabla naziv="DomainObject.DonositeljOdluke.Prezime_1">Selak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1027</izvorni_sadrzaj>
    <derivirana_varijabla naziv="DomainObject.Predmet.Broj_1">1027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2025.</izvorni_sadrzaj>
    <derivirana_varijabla naziv="DomainObject.Predmet.DatumOsnivanja_1">20.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R1 Ob-1027/2025</izvorni_sadrzaj>
    <derivirana_varijabla naziv="DomainObject.Predmet.OznakaBroj_1">R1 Ob-1027/2025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Josip Vidić zastupanog po punomoćniku Dora Živković</izvorni_sadrzaj>
    <derivirana_varijabla naziv="DomainObject.Predmet.ProtustrankaFormated_1">  Josip Vidić zastupanog po punomoćniku Dora Živković</derivirana_varijabla>
  </DomainObject.Predmet.ProtustrankaFormated>
  <DomainObject.Predmet.ProtustrankaFormatedOIB>
    <izvorni_sadrzaj>  Josip Vidić, OIB 25381196251 zastupanog po punomoćniku Dora Živković</izvorni_sadrzaj>
    <derivirana_varijabla naziv="DomainObject.Predmet.ProtustrankaFormatedOIB_1">  Josip Vidić, OIB 25381196251 zastupanog po punomoćniku Dora Živković</derivirana_varijabla>
  </DomainObject.Predmet.ProtustrankaFormatedOIB>
  <DomainObject.Predmet.ProtustrankaFormatedWithAdress>
    <izvorni_sadrzaj> Josip Vidić, Brnaze 254., 21230 Brnaze zastupanog po punomoćniku Dora Živković</izvorni_sadrzaj>
    <derivirana_varijabla naziv="DomainObject.Predmet.ProtustrankaFormatedWithAdress_1"> Josip Vidić, Brnaze 254., 21230 Brnaze zastupanog po punomoćniku Dora Živković</derivirana_varijabla>
  </DomainObject.Predmet.ProtustrankaFormatedWithAdress>
  <DomainObject.Predmet.ProtustrankaFormatedWithAdressOIB>
    <izvorni_sadrzaj> Josip Vidić, OIB 25381196251, Brnaze 254., 21230 Brnaze zastupanog po punomoćniku Dora Živković</izvorni_sadrzaj>
    <derivirana_varijabla naziv="DomainObject.Predmet.ProtustrankaFormatedWithAdressOIB_1"> Josip Vidić, OIB 25381196251, Brnaze 254., 21230 Brnaze zastupanog po punomoćniku Dora Živković</derivirana_varijabla>
  </DomainObject.Predmet.ProtustrankaFormatedWithAdressOIB>
  <DomainObject.Predmet.ProtustrankaWithAdress>
    <izvorni_sadrzaj>Josip Vidić Brnaze 254., 21230 Brnaze</izvorni_sadrzaj>
    <derivirana_varijabla naziv="DomainObject.Predmet.ProtustrankaWithAdress_1">Josip Vidić Brnaze 254., 21230 Brnaze</derivirana_varijabla>
  </DomainObject.Predmet.ProtustrankaWithAdress>
  <DomainObject.Predmet.ProtustrankaWithAdressOIB>
    <izvorni_sadrzaj>Josip Vidić, OIB 25381196251, Brnaze 254., 21230 Brnaze</izvorni_sadrzaj>
    <derivirana_varijabla naziv="DomainObject.Predmet.ProtustrankaWithAdressOIB_1">Josip Vidić, OIB 25381196251, Brnaze 254., 21230 Brnaze</derivirana_varijabla>
  </DomainObject.Predmet.ProtustrankaWithAdressOIB>
  <DomainObject.Predmet.ProtustrankaNazivFormated>
    <izvorni_sadrzaj>Josip Vidić</izvorni_sadrzaj>
    <derivirana_varijabla naziv="DomainObject.Predmet.ProtustrankaNazivFormated_1">Josip Vidić</derivirana_varijabla>
  </DomainObject.Predmet.ProtustrankaNazivFormated>
  <DomainObject.Predmet.ProtustrankaNazivFormatedOIB>
    <izvorni_sadrzaj>Josip Vidić, OIB 25381196251</izvorni_sadrzaj>
    <derivirana_varijabla naziv="DomainObject.Predmet.ProtustrankaNazivFormatedOIB_1">Josip Vidić, OIB 25381196251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 P - Selak Dijana</izvorni_sadrzaj>
    <derivirana_varijabla naziv="DomainObject.Predmet.Referada.Naziv_1">45 P - Selak Dijana</derivirana_varijabla>
  </DomainObject.Predmet.Referada.Naziv>
  <DomainObject.Predmet.Referada.Oznaka>
    <izvorni_sadrzaj>Ref 45 P</izvorni_sadrzaj>
    <derivirana_varijabla naziv="DomainObject.Predmet.Referada.Oznaka_1">Ref 45 P</derivirana_varijabla>
  </DomainObject.Predmet.Referada.Oznaka>
  <DomainObject.Predmet.Referada.Prostorija.Naziv>
    <izvorni_sadrzaj>Sudnica 105/I</izvorni_sadrzaj>
    <derivirana_varijabla naziv="DomainObject.Predmet.Referada.Prostorija.Naziv_1">Sudnica 105/I</derivirana_varijabla>
  </DomainObject.Predmet.Referada.Prostorija.Naziv>
  <DomainObject.Predmet.Referada.Prostorija.Oznaka>
    <izvorni_sadrzaj>105/I</izvorni_sadrzaj>
    <derivirana_varijabla naziv="DomainObject.Predmet.Referada.Prostorija.Oznaka_1">105/I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Dijana Selak</izvorni_sadrzaj>
    <derivirana_varijabla naziv="DomainObject.Predmet.Referada.Sudac_1">Dijana Selak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Ivanka Bobeta zastupanog po punomoćniku Zoran Vujanović; Hrvatski zavod za socijalni rad, PU Sinj</izvorni_sadrzaj>
    <derivirana_varijabla naziv="DomainObject.Predmet.StrankaFormated_1">  Ivanka Bobeta zastupanog po punomoćniku Zoran Vujanović; Hrvatski zavod za socijalni rad, PU Sinj</derivirana_varijabla>
  </DomainObject.Predmet.StrankaFormated>
  <DomainObject.Predmet.StrankaFormatedOIB>
    <izvorni_sadrzaj>  Ivanka Bobeta, OIB 26537789057 zastupanog po punomoćniku Zoran Vujanović; Hrvatski zavod za socijalni rad, PU Sinj, OIB 52966791065</izvorni_sadrzaj>
    <derivirana_varijabla naziv="DomainObject.Predmet.StrankaFormatedOIB_1">  Ivanka Bobeta, OIB 26537789057 zastupanog po punomoćniku Zoran Vujanović; Hrvatski zavod za socijalni rad, PU Sinj, OIB 52966791065</derivirana_varijabla>
  </DomainObject.Predmet.StrankaFormatedOIB>
  <DomainObject.Predmet.StrankaFormatedWithAdress>
    <izvorni_sadrzaj> Ivanka Bobeta, Ul. kneza Branimira 5., 21230 Sinj zastupanog po punomoćniku Zoran Vujanović; Hrvatski zavod za socijalni rad, PU Sinj</izvorni_sadrzaj>
    <derivirana_varijabla naziv="DomainObject.Predmet.StrankaFormatedWithAdress_1"> Ivanka Bobeta, Ul. kneza Branimira 5., 21230 Sinj zastupanog po punomoćniku Zoran Vujanović; Hrvatski zavod za socijalni rad, PU Sinj</derivirana_varijabla>
  </DomainObject.Predmet.StrankaFormatedWithAdress>
  <DomainObject.Predmet.StrankaFormatedWithAdressOIB>
    <izvorni_sadrzaj> Ivanka Bobeta, OIB 26537789057, Ul. kneza Branimira 5., 21230 Sinj zastupanog po punomoćniku Zoran Vujanović; Hrvatski zavod za socijalni rad, PU Sinj, OIB 52966791065</izvorni_sadrzaj>
    <derivirana_varijabla naziv="DomainObject.Predmet.StrankaFormatedWithAdressOIB_1"> Ivanka Bobeta, OIB 26537789057, Ul. kneza Branimira 5., 21230 Sinj zastupanog po punomoćniku Zoran Vujanović; Hrvatski zavod za socijalni rad, PU Sinj, OIB 52966791065</derivirana_varijabla>
  </DomainObject.Predmet.StrankaFormatedWithAdressOIB>
  <DomainObject.Predmet.StrankaWithAdress>
    <izvorni_sadrzaj>Ivanka Bobeta Ul. kneza Branimira 5.,21230 Sinj,Hrvatski zavod za socijalni rad, PU Sinj </izvorni_sadrzaj>
    <derivirana_varijabla naziv="DomainObject.Predmet.StrankaWithAdress_1">Ivanka Bobeta Ul. kneza Branimira 5.,21230 Sinj,Hrvatski zavod za socijalni rad, PU Sinj </derivirana_varijabla>
  </DomainObject.Predmet.StrankaWithAdress>
  <DomainObject.Predmet.StrankaWithAdressOIB>
    <izvorni_sadrzaj>Ivanka Bobeta, OIB 26537789057, Ul. kneza Branimira 5.,21230 Sinj,Hrvatski zavod za socijalni rad, PU Sinj, OIB 52966791065</izvorni_sadrzaj>
    <derivirana_varijabla naziv="DomainObject.Predmet.StrankaWithAdressOIB_1">Ivanka Bobeta, OIB 26537789057, Ul. kneza Branimira 5.,21230 Sinj,Hrvatski zavod za socijalni rad, PU Sinj, OIB 52966791065</derivirana_varijabla>
  </DomainObject.Predmet.StrankaWithAdressOIB>
  <DomainObject.Predmet.StrankaNazivFormated>
    <izvorni_sadrzaj>Ivanka Bobeta,Hrvatski zavod za socijalni rad, PU Sinj</izvorni_sadrzaj>
    <derivirana_varijabla naziv="DomainObject.Predmet.StrankaNazivFormated_1">Ivanka Bobeta,Hrvatski zavod za socijalni rad, PU Sinj</derivirana_varijabla>
  </DomainObject.Predmet.StrankaNazivFormated>
  <DomainObject.Predmet.StrankaNazivFormatedOIB>
    <izvorni_sadrzaj>Ivanka Bobeta, OIB 26537789057,Hrvatski zavod za socijalni rad, PU Sinj, OIB 52966791065</izvorni_sadrzaj>
    <derivirana_varijabla naziv="DomainObject.Predmet.StrankaNazivFormatedOIB_1">Ivanka Bobeta, OIB 26537789057,Hrvatski zavod za socijalni rad, PU Sinj, OIB 52966791065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 P - Selak Dijana</izvorni_sadrzaj>
    <derivirana_varijabla naziv="DomainObject.Predmet.TrenutnaLokacijaSpisa.Naziv_1">45 P - Selak Dijana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Obiteljska pisarnica</izvorni_sadrzaj>
    <derivirana_varijabla naziv="DomainObject.Predmet.UstrojstvenaJedinicaVodi.Naziv_1">Obiteljska pisarnica</derivirana_varijabla>
  </DomainObject.Predmet.UstrojstvenaJedinicaVodi.Naziv>
  <DomainObject.Predmet.UstrojstvenaJedinicaVodi.Oznaka>
    <izvorni_sadrzaj>Ob pis.</izvorni_sadrzaj>
    <derivirana_varijabla naziv="DomainObject.Predmet.UstrojstvenaJedinicaVodi.Oznaka_1">Ob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Privremena mjera sa kim će dijete živjeti</izvorni_sadrzaj>
    <derivirana_varijabla naziv="DomainObject.Predmet.VrstaSpora.Naziv_1">Privremena mjera sa kim će dijete živjeti</derivirana_varijabla>
  </DomainObject.Predmet.VrstaSpora.Naziv>
  <DomainObject.Predmet.Zapisnicar>
    <izvorni_sadrzaj>Anđela Radoš</izvorni_sadrzaj>
    <derivirana_varijabla naziv="DomainObject.Predmet.Zapisnicar_1">Anđela Radoš</derivirana_varijabla>
  </DomainObject.Predmet.Zapisnicar>
  <DomainObject.Predmet.StrankaListFormated>
    <izvorni_sadrzaj>
      <item>Ivanka Bobeta zastupanog po punomoćniku Zoran Vujanović</item>
      <item>Hrvatski zavod za socijalni rad, PU Sinj</item>
    </izvorni_sadrzaj>
    <derivirana_varijabla naziv="DomainObject.Predmet.StrankaListFormated_1">
      <item>Ivanka Bobeta zastupanog po punomoćniku Zoran Vujanović</item>
      <item>Hrvatski zavod za socijalni rad, PU Sinj</item>
    </derivirana_varijabla>
  </DomainObject.Predmet.StrankaListFormated>
  <DomainObject.Predmet.StrankaListFormatedOIB>
    <izvorni_sadrzaj>
      <item>Ivanka Bobeta, OIB 26537789057 zastupanog po punomoćniku Zoran Vujanović</item>
      <item>Hrvatski zavod za socijalni rad, PU Sinj, OIB 52966791065</item>
    </izvorni_sadrzaj>
    <derivirana_varijabla naziv="DomainObject.Predmet.StrankaListFormatedOIB_1">
      <item>Ivanka Bobeta, OIB 26537789057 zastupanog po punomoćniku Zoran Vujanović</item>
      <item>Hrvatski zavod za socijalni rad, PU Sinj, OIB 52966791065</item>
    </derivirana_varijabla>
  </DomainObject.Predmet.StrankaListFormatedOIB>
  <DomainObject.Predmet.StrankaListFormatedWithAdress>
    <izvorni_sadrzaj>
      <item>Ivanka Bobeta, Ul. kneza Branimira 5., 21230 Sinj zastupanog po punomoćniku Zoran Vujanović</item>
      <item>Hrvatski zavod za socijalni rad, PU Sinj</item>
    </izvorni_sadrzaj>
    <derivirana_varijabla naziv="DomainObject.Predmet.StrankaListFormatedWithAdress_1">
      <item>Ivanka Bobeta, Ul. kneza Branimira 5., 21230 Sinj zastupanog po punomoćniku Zoran Vujanović</item>
      <item>Hrvatski zavod za socijalni rad, PU Sinj</item>
    </derivirana_varijabla>
  </DomainObject.Predmet.StrankaListFormatedWithAdress>
  <DomainObject.Predmet.StrankaListFormatedWithAdressOIB>
    <izvorni_sadrzaj>
      <item>Ivanka Bobeta, OIB 26537789057, Ul. kneza Branimira 5., 21230 Sinj zastupanog po punomoćniku Zoran Vujanović</item>
      <item>Hrvatski zavod za socijalni rad, PU Sinj, OIB 52966791065</item>
    </izvorni_sadrzaj>
    <derivirana_varijabla naziv="DomainObject.Predmet.StrankaListFormatedWithAdressOIB_1">
      <item>Ivanka Bobeta, OIB 26537789057, Ul. kneza Branimira 5., 21230 Sinj zastupanog po punomoćniku Zoran Vujanović</item>
      <item>Hrvatski zavod za socijalni rad, PU Sinj, OIB 52966791065</item>
    </derivirana_varijabla>
  </DomainObject.Predmet.StrankaListFormatedWithAdressOIB>
  <DomainObject.Predmet.StrankaListNazivFormated>
    <izvorni_sadrzaj>
      <item>Ivanka Bobeta</item>
      <item>Hrvatski zavod za socijalni rad, PU Sinj</item>
    </izvorni_sadrzaj>
    <derivirana_varijabla naziv="DomainObject.Predmet.StrankaListNazivFormated_1">
      <item>Ivanka Bobeta</item>
      <item>Hrvatski zavod za socijalni rad, PU Sinj</item>
    </derivirana_varijabla>
  </DomainObject.Predmet.StrankaListNazivFormated>
  <DomainObject.Predmet.StrankaListNazivFormatedOIB>
    <izvorni_sadrzaj>
      <item>Ivanka Bobeta, OIB 26537789057</item>
      <item>Hrvatski zavod za socijalni rad, PU Sinj, OIB 52966791065</item>
    </izvorni_sadrzaj>
    <derivirana_varijabla naziv="DomainObject.Predmet.StrankaListNazivFormatedOIB_1">
      <item>Ivanka Bobeta, OIB 26537789057</item>
      <item>Hrvatski zavod za socijalni rad, PU Sinj, OIB 52966791065</item>
    </derivirana_varijabla>
  </DomainObject.Predmet.StrankaListNazivFormatedOIB>
  <DomainObject.Predmet.ProtuStrankaListFormated>
    <izvorni_sadrzaj>
      <item>Josip Vidić zastupanog po punomoćniku Dora Živković</item>
    </izvorni_sadrzaj>
    <derivirana_varijabla naziv="DomainObject.Predmet.ProtuStrankaListFormated_1">
      <item>Josip Vidić zastupanog po punomoćniku Dora Živković</item>
    </derivirana_varijabla>
  </DomainObject.Predmet.ProtuStrankaListFormated>
  <DomainObject.Predmet.ProtuStrankaListFormatedOIB>
    <izvorni_sadrzaj>
      <item>Josip Vidić, OIB 25381196251 zastupanog po punomoćniku Dora Živković</item>
    </izvorni_sadrzaj>
    <derivirana_varijabla naziv="DomainObject.Predmet.ProtuStrankaListFormatedOIB_1">
      <item>Josip Vidić, OIB 25381196251 zastupanog po punomoćniku Dora Živković</item>
    </derivirana_varijabla>
  </DomainObject.Predmet.ProtuStrankaListFormatedOIB>
  <DomainObject.Predmet.ProtuStrankaListFormatedWithAdress>
    <izvorni_sadrzaj>
      <item>Josip Vidić, Brnaze 254., 21230 Brnaze zastupanog po punomoćniku Dora Živković</item>
    </izvorni_sadrzaj>
    <derivirana_varijabla naziv="DomainObject.Predmet.ProtuStrankaListFormatedWithAdress_1">
      <item>Josip Vidić, Brnaze 254., 21230 Brnaze zastupanog po punomoćniku Dora Živković</item>
    </derivirana_varijabla>
  </DomainObject.Predmet.ProtuStrankaListFormatedWithAdress>
  <DomainObject.Predmet.ProtuStrankaListFormatedWithAdressOIB>
    <izvorni_sadrzaj>
      <item>Josip Vidić, OIB 25381196251, Brnaze 254., 21230 Brnaze zastupanog po punomoćniku Dora Živković</item>
    </izvorni_sadrzaj>
    <derivirana_varijabla naziv="DomainObject.Predmet.ProtuStrankaListFormatedWithAdressOIB_1">
      <item>Josip Vidić, OIB 25381196251, Brnaze 254., 21230 Brnaze zastupanog po punomoćniku Dora Živković</item>
    </derivirana_varijabla>
  </DomainObject.Predmet.ProtuStrankaListFormatedWithAdressOIB>
  <DomainObject.Predmet.ProtuStrankaListNazivFormated>
    <izvorni_sadrzaj>
      <item>Josip Vidić</item>
    </izvorni_sadrzaj>
    <derivirana_varijabla naziv="DomainObject.Predmet.ProtuStrankaListNazivFormated_1">
      <item>Josip Vidić</item>
    </derivirana_varijabla>
  </DomainObject.Predmet.ProtuStrankaListNazivFormated>
  <DomainObject.Predmet.ProtuStrankaListNazivFormatedOIB>
    <izvorni_sadrzaj>
      <item>Josip Vidić, OIB 25381196251</item>
    </izvorni_sadrzaj>
    <derivirana_varijabla naziv="DomainObject.Predmet.ProtuStrankaListNazivFormatedOIB_1">
      <item>Josip Vidić, OIB 25381196251</item>
    </derivirana_varijabla>
  </DomainObject.Predmet.ProtuStrankaListNazivFormatedOIB>
  <DomainObject.Predmet.OstaliListFormated>
    <izvorni_sadrzaj>
      <item>Zoran Vujanović punomoćnik sudionika u postupku Ivanka Bobeta</item>
      <item>Tihana Politeo</item>
      <item>Dora Živković punomoćnik sudionika u postupku Josip Vidić</item>
    </izvorni_sadrzaj>
    <derivirana_varijabla naziv="DomainObject.Predmet.OstaliListFormated_1">
      <item>Zoran Vujanović punomoćnik sudionika u postupku Ivanka Bobeta</item>
      <item>Tihana Politeo</item>
      <item>Dora Živković punomoćnik sudionika u postupku Josip Vidić</item>
    </derivirana_varijabla>
  </DomainObject.Predmet.OstaliListFormated>
  <DomainObject.Predmet.OstaliListFormatedOIB>
    <izvorni_sadrzaj>
      <item>Zoran Vujanović, OIB 25294137376 punomoćnik sudionika u postupku Ivanka Bobeta</item>
      <item>Tihana Politeo, OIB 14231336652</item>
      <item>Dora Živković, OIB 79892892799 punomoćnik sudionika u postupku Josip Vidić</item>
    </izvorni_sadrzaj>
    <derivirana_varijabla naziv="DomainObject.Predmet.OstaliListFormatedOIB_1">
      <item>Zoran Vujanović, OIB 25294137376 punomoćnik sudionika u postupku Ivanka Bobeta</item>
      <item>Tihana Politeo, OIB 14231336652</item>
      <item>Dora Živković, OIB 79892892799 punomoćnik sudionika u postupku Josip Vidić</item>
    </derivirana_varijabla>
  </DomainObject.Predmet.OstaliListFormatedOIB>
  <DomainObject.Predmet.OstaliListFormatedWithAdress>
    <izvorni_sadrzaj>
      <item>Zoran Vujanović, Vujanovićev prolaz 39, 21230 Sinj punomoćnik sudionika u postupku Ivanka Bobeta</item>
      <item>Tihana Politeo</item>
      <item>Dora Živković, Domovinskog rata 40, 21000 Split punomoćnik sudionika u postupku Josip Vidić</item>
    </izvorni_sadrzaj>
    <derivirana_varijabla naziv="DomainObject.Predmet.OstaliListFormatedWithAdress_1">
      <item>Zoran Vujanović, Vujanovićev prolaz 39, 21230 Sinj punomoćnik sudionika u postupku Ivanka Bobeta</item>
      <item>Tihana Politeo</item>
      <item>Dora Živković, Domovinskog rata 40, 21000 Split punomoćnik sudionika u postupku Josip Vidić</item>
    </derivirana_varijabla>
  </DomainObject.Predmet.OstaliListFormatedWithAdress>
  <DomainObject.Predmet.OstaliListFormatedWithAdressOIB>
    <izvorni_sadrzaj>
      <item>Zoran Vujanović, OIB 25294137376, Vujanovićev prolaz 39, 21230 Sinj punomoćnik sudionika u postupku Ivanka Bobeta</item>
      <item>Tihana Politeo, OIB 14231336652</item>
      <item>Dora Živković, OIB 79892892799, Domovinskog rata 40, 21000 Split punomoćnik sudionika u postupku Josip Vidić</item>
    </izvorni_sadrzaj>
    <derivirana_varijabla naziv="DomainObject.Predmet.OstaliListFormatedWithAdressOIB_1">
      <item>Zoran Vujanović, OIB 25294137376, Vujanovićev prolaz 39, 21230 Sinj punomoćnik sudionika u postupku Ivanka Bobeta</item>
      <item>Tihana Politeo, OIB 14231336652</item>
      <item>Dora Živković, OIB 79892892799, Domovinskog rata 40, 21000 Split punomoćnik sudionika u postupku Josip Vidić</item>
    </derivirana_varijabla>
  </DomainObject.Predmet.OstaliListFormatedWithAdressOIB>
  <DomainObject.Predmet.OstaliListNazivFormated>
    <izvorni_sadrzaj>
      <item>Zoran Vujanović</item>
      <item>Tihana Politeo</item>
      <item>Dora Živković</item>
    </izvorni_sadrzaj>
    <derivirana_varijabla naziv="DomainObject.Predmet.OstaliListNazivFormated_1">
      <item>Zoran Vujanović</item>
      <item>Tihana Politeo</item>
      <item>Dora Živković</item>
    </derivirana_varijabla>
  </DomainObject.Predmet.OstaliListNazivFormated>
  <DomainObject.Predmet.OstaliListNazivFormatedOIB>
    <izvorni_sadrzaj>
      <item>Zoran Vujanović, OIB 25294137376</item>
      <item>Tihana Politeo, OIB 14231336652</item>
      <item>Dora Živković, OIB 79892892799</item>
    </izvorni_sadrzaj>
    <derivirana_varijabla naziv="DomainObject.Predmet.OstaliListNazivFormatedOIB_1">
      <item>Zoran Vujanović, OIB 25294137376</item>
      <item>Tihana Politeo, OIB 14231336652</item>
      <item>Dora Živković, OIB 79892892799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14. rujna 2026.</izvorni_sadrzaj>
    <derivirana_varijabla naziv="DomainObject.Datum_1">14. rujna 2026.</derivirana_varijabla>
  </DomainObject.Datum>
  <DomainObject.PoslovniBrojDokumenta>
    <izvorni_sadrzaj/>
    <derivirana_varijabla naziv="DomainObject.PoslovniBrojDokumenta_1"/>
  </DomainObject.PoslovniBrojDokumenta>
  <DomainObject.Predmet.StrankaIDrugi>
    <izvorni_sadrzaj>Ivanka Bobeta i dr.</izvorni_sadrzaj>
    <derivirana_varijabla naziv="DomainObject.Predmet.StrankaIDrugi_1">Ivanka Bobeta i dr.</derivirana_varijabla>
  </DomainObject.Predmet.StrankaIDrugi>
  <DomainObject.Predmet.ProtustrankaIDrugi>
    <izvorni_sadrzaj>Josip Vidić</izvorni_sadrzaj>
    <derivirana_varijabla naziv="DomainObject.Predmet.ProtustrankaIDrugi_1">Josip Vidić</derivirana_varijabla>
  </DomainObject.Predmet.ProtustrankaIDrugi>
  <DomainObject.Predmet.StrankaIDrugiAdressOIB>
    <izvorni_sadrzaj>Ivanka Bobeta, OIB 26537789057, Ul. kneza Branimira 5., 21230 Sinj i dr.</izvorni_sadrzaj>
    <derivirana_varijabla naziv="DomainObject.Predmet.StrankaIDrugiAdressOIB_1">Ivanka Bobeta, OIB 26537789057, Ul. kneza Branimira 5., 21230 Sinj i dr.</derivirana_varijabla>
  </DomainObject.Predmet.StrankaIDrugiAdressOIB>
  <DomainObject.Predmet.ProtustrankaIDrugiAdressOIB>
    <izvorni_sadrzaj>Josip Vidić, OIB 25381196251, Brnaze 254., 21230 Brnaze</izvorni_sadrzaj>
    <derivirana_varijabla naziv="DomainObject.Predmet.ProtustrankaIDrugiAdressOIB_1">Josip Vidić, OIB 25381196251, Brnaze 254.,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Ivanka Bobeta</item>
      <item>Zoran Vujanović</item>
      <item>Josip Vidić</item>
      <item>Tihana Politeo</item>
      <item>Hrvatski zavod za socijalni rad, PU Sinj</item>
      <item>Dora Živković</item>
    </izvorni_sadrzaj>
    <derivirana_varijabla naziv="DomainObject.Predmet.SudioniciListNaziv_1">
      <item>Ivanka Bobeta</item>
      <item>Zoran Vujanović</item>
      <item>Josip Vidić</item>
      <item>Tihana Politeo</item>
      <item>Hrvatski zavod za socijalni rad, PU Sinj</item>
      <item>Dora Živković</item>
    </derivirana_varijabla>
  </DomainObject.Predmet.SudioniciListNaziv>
  <DomainObject.Predmet.SudioniciListAdressOIB>
    <izvorni_sadrzaj>
      <item>Ivanka Bobeta, OIB 26537789057, Ul. kneza Branimira 5.,21230 Sinj</item>
      <item>Zoran Vujanović, OIB 25294137376, Vujanovićev prolaz 39,21230 Sinj</item>
      <item>Josip Vidić, OIB 25381196251, Brnaze 254.,21230 Brnaze</item>
      <item>Tihana Politeo, OIB 14231336652</item>
      <item>Hrvatski zavod za socijalni rad, PU Sinj, OIB 52966791065</item>
      <item>Dora Živković, OIB 79892892799, Domovinskog rata 40,21000 Split</item>
    </izvorni_sadrzaj>
    <derivirana_varijabla naziv="DomainObject.Predmet.SudioniciListAdressOIB_1">
      <item>Ivanka Bobeta, OIB 26537789057, Ul. kneza Branimira 5.,21230 Sinj</item>
      <item>Zoran Vujanović, OIB 25294137376, Vujanovićev prolaz 39,21230 Sinj</item>
      <item>Josip Vidić, OIB 25381196251, Brnaze 254.,21230 Brnaze</item>
      <item>Tihana Politeo, OIB 14231336652</item>
      <item>Hrvatski zavod za socijalni rad, PU Sinj, OIB 52966791065</item>
      <item>Dora Živković, OIB 79892892799, Domovinskog rata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26537789057</item>
      <item>, OIB 25294137376</item>
      <item>, OIB 25381196251</item>
      <item>, OIB 14231336652</item>
      <item>, OIB 52966791065</item>
      <item>, OIB 79892892799</item>
    </izvorni_sadrzaj>
    <derivirana_varijabla naziv="DomainObject.Predmet.SudioniciListNazivOIB_1">
      <item>, OIB 26537789057</item>
      <item>, OIB 25294137376</item>
      <item>, OIB 25381196251</item>
      <item>, OIB 14231336652</item>
      <item>, OIB 52966791065</item>
      <item>, OIB 79892892799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veljače 2026.</izvorni_sadrzaj>
    <derivirana_varijabla naziv="DomainObject.PredzadnjaOdlukaIzPredmeta.DatumDonosenjaOdluke_1">25. veljače 2026.</derivirana_varijabla>
  </DomainObject.PredzadnjaOdlukaIzPredmeta.DatumDonosenjaOdluke>
  <DomainObject.PredzadnjaOdlukaIzPredmeta.Oznaka>
    <izvorni_sadrzaj>R1 Ob-1027/2025-11</izvorni_sadrzaj>
    <derivirana_varijabla naziv="DomainObject.PredzadnjaOdlukaIzPredmeta.Oznaka_1">R1 Ob-1027/2025-11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kolovoza 2025.</izvorni_sadrzaj>
    <derivirana_varijabla naziv="DomainObject.Predmet.DatumPocetkaProcesa_1">8.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6428271-DE2D-4270-B0EC-482F9526F3A4}">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MPUDT</properties:Company>
  <properties:Pages>11</properties:Pages>
  <properties:Words>5860</properties:Words>
  <properties:Characters>29674</properties:Characters>
  <properties:Lines>517</properties:Lines>
  <properties:Paragraphs>62</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35834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2026-09-14T07:01:00Z</dcterms:created>
  <dc:creator>Anđela Radoš</dc:creator>
  <dc:description/>
  <cp:keywords/>
  <cp:lastModifiedBy>Anđela Radoš</cp:lastModifiedBy>
  <dcterms:modified xmlns:xsi="http://www.w3.org/2001/XMLSchema-instance" xsi:type="dcterms:W3CDTF">2026-09-14T12:05:00Z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(IVANKA BOBETA JOSIP VIDIĆ ANONIMIZIRANO.docx)</vt:lpwstr>
  </prop:property>
  <prop:property fmtid="{D5CDD505-2E9C-101B-9397-08002B2CF9AE}" pid="4" name="CC_coloring">
    <vt:bool>false</vt:bool>
  </prop:property>
  <prop:property fmtid="{D5CDD505-2E9C-101B-9397-08002B2CF9AE}" pid="5" name="BrojStranica">
    <vt:i4>11</vt:i4>
  </prop:property>
</prop:Properties>
</file>